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3F84E" w14:textId="77777777" w:rsidR="005D4FFF" w:rsidRPr="00AA1BA9" w:rsidRDefault="005D4FFF" w:rsidP="005D4FFF">
      <w:pPr>
        <w:rPr>
          <w:rFonts w:ascii="Zilla Slab Light" w:hAnsi="Zilla Slab Light"/>
        </w:rPr>
      </w:pPr>
    </w:p>
    <w:p w14:paraId="07699E95" w14:textId="77777777" w:rsidR="005D4FFF" w:rsidRPr="00AA1BA9" w:rsidRDefault="005D4FFF" w:rsidP="005D4FFF">
      <w:pPr>
        <w:rPr>
          <w:rFonts w:ascii="Zilla Slab Light" w:hAnsi="Zilla Slab Light"/>
        </w:rPr>
      </w:pPr>
    </w:p>
    <w:p w14:paraId="79F57039" w14:textId="77777777" w:rsidR="005D4FFF" w:rsidRPr="00AA1BA9" w:rsidRDefault="005D4FFF" w:rsidP="005D4FFF">
      <w:pPr>
        <w:spacing w:before="120"/>
        <w:rPr>
          <w:rFonts w:ascii="Zilla Slab Light" w:hAnsi="Zilla Slab Light"/>
          <w:sz w:val="40"/>
          <w:szCs w:val="40"/>
        </w:rPr>
      </w:pPr>
    </w:p>
    <w:p w14:paraId="57DF4074" w14:textId="597A5F70" w:rsidR="005D4FFF" w:rsidRPr="004C6698" w:rsidRDefault="005D4FFF" w:rsidP="000A3B05">
      <w:pPr>
        <w:spacing w:before="120"/>
        <w:rPr>
          <w:rFonts w:ascii="Cambria" w:hAnsi="Cambria"/>
          <w:color w:val="434E7E"/>
          <w:spacing w:val="-1"/>
          <w:sz w:val="40"/>
          <w:szCs w:val="40"/>
        </w:rPr>
      </w:pPr>
      <w:r w:rsidRPr="004C6698">
        <w:rPr>
          <w:rFonts w:ascii="Cambria" w:hAnsi="Cambria"/>
          <w:color w:val="434E7E"/>
          <w:spacing w:val="-1"/>
          <w:sz w:val="40"/>
          <w:szCs w:val="40"/>
        </w:rPr>
        <w:t>B.</w:t>
      </w:r>
      <w:r w:rsidR="00875331" w:rsidRPr="004C6698">
        <w:rPr>
          <w:rFonts w:ascii="Cambria" w:hAnsi="Cambria"/>
          <w:color w:val="434E7E"/>
          <w:spacing w:val="-1"/>
          <w:sz w:val="40"/>
          <w:szCs w:val="40"/>
        </w:rPr>
        <w:t>3</w:t>
      </w:r>
      <w:r w:rsidRPr="004C6698">
        <w:rPr>
          <w:rFonts w:ascii="Cambria" w:hAnsi="Cambria"/>
          <w:color w:val="434E7E"/>
          <w:spacing w:val="-1"/>
          <w:sz w:val="40"/>
          <w:szCs w:val="40"/>
        </w:rPr>
        <w:tab/>
      </w:r>
      <w:r w:rsidR="00875331" w:rsidRPr="004C6698">
        <w:rPr>
          <w:rFonts w:ascii="Cambria" w:hAnsi="Cambria"/>
          <w:color w:val="434E7E"/>
          <w:spacing w:val="-1"/>
          <w:sz w:val="40"/>
          <w:szCs w:val="40"/>
        </w:rPr>
        <w:t>Commit to monitoring the effect of sustainability on</w:t>
      </w:r>
      <w:r w:rsidR="000A3B05">
        <w:rPr>
          <w:rFonts w:ascii="Cambria" w:hAnsi="Cambria"/>
          <w:color w:val="434E7E"/>
          <w:spacing w:val="-1"/>
          <w:sz w:val="40"/>
          <w:szCs w:val="40"/>
        </w:rPr>
        <w:t xml:space="preserve"> </w:t>
      </w:r>
      <w:r w:rsidR="00875331" w:rsidRPr="004C6698">
        <w:rPr>
          <w:rFonts w:ascii="Cambria" w:hAnsi="Cambria"/>
          <w:color w:val="434E7E"/>
          <w:spacing w:val="-1"/>
          <w:sz w:val="40"/>
          <w:szCs w:val="40"/>
        </w:rPr>
        <w:t>property financials</w:t>
      </w:r>
    </w:p>
    <w:p w14:paraId="2AB884D3" w14:textId="77777777" w:rsidR="005D4FFF" w:rsidRPr="004C6698" w:rsidRDefault="005D4FFF" w:rsidP="005D4FFF">
      <w:pPr>
        <w:rPr>
          <w:rFonts w:ascii="Cambria" w:hAnsi="Cambria"/>
        </w:rPr>
      </w:pPr>
    </w:p>
    <w:p w14:paraId="49EAED23" w14:textId="63F1907E" w:rsidR="00E46DEF" w:rsidRDefault="00875331" w:rsidP="00F65211">
      <w:pPr>
        <w:spacing w:before="71" w:line="259" w:lineRule="auto"/>
        <w:rPr>
          <w:rFonts w:ascii="Cambria" w:hAnsi="Cambria"/>
          <w:iCs/>
          <w:color w:val="B31983"/>
        </w:rPr>
      </w:pPr>
      <w:r w:rsidRPr="004C6698">
        <w:rPr>
          <w:rFonts w:ascii="Cambria" w:hAnsi="Cambria"/>
          <w:iCs/>
          <w:color w:val="B31983"/>
        </w:rPr>
        <w:t>Sustainability lowers operating costs and may increase property revenue. As you implement a sustainability initiative, you should monitor the effect it is having on property financials. Make the commitment by checking the box below, and adapt the table to guide your tracking, as you become certified as an IREM</w:t>
      </w:r>
      <w:r w:rsidRPr="004C6698">
        <w:rPr>
          <w:rFonts w:ascii="Cambria" w:hAnsi="Cambria"/>
          <w:iCs/>
          <w:color w:val="B31983"/>
          <w:position w:val="6"/>
          <w:vertAlign w:val="superscript"/>
        </w:rPr>
        <w:t>®</w:t>
      </w:r>
      <w:r w:rsidRPr="004C6698">
        <w:rPr>
          <w:rFonts w:ascii="Cambria" w:hAnsi="Cambria"/>
          <w:iCs/>
          <w:color w:val="B31983"/>
        </w:rPr>
        <w:t xml:space="preserve"> Certified Sustainable Property and advance your sustainability program</w:t>
      </w:r>
      <w:r w:rsidR="00AA1BA9" w:rsidRPr="004C6698">
        <w:rPr>
          <w:rFonts w:ascii="Cambria" w:hAnsi="Cambria"/>
          <w:iCs/>
          <w:color w:val="B31983"/>
        </w:rPr>
        <w:t>.</w:t>
      </w:r>
    </w:p>
    <w:tbl>
      <w:tblPr>
        <w:tblpPr w:leftFromText="180" w:rightFromText="180" w:vertAnchor="text" w:horzAnchor="margin" w:tblpY="333"/>
        <w:tblW w:w="0" w:type="auto"/>
        <w:tblBorders>
          <w:top w:val="single" w:sz="4" w:space="0" w:color="FFC629"/>
          <w:left w:val="single" w:sz="4" w:space="0" w:color="FFC629"/>
          <w:bottom w:val="single" w:sz="4" w:space="0" w:color="FFC629"/>
          <w:right w:val="single" w:sz="4" w:space="0" w:color="FFC629"/>
          <w:insideH w:val="single" w:sz="4" w:space="0" w:color="FFC629"/>
          <w:insideV w:val="single" w:sz="4" w:space="0" w:color="FFC629"/>
        </w:tblBorders>
        <w:tblLayout w:type="fixed"/>
        <w:tblCellMar>
          <w:left w:w="0" w:type="dxa"/>
          <w:right w:w="0" w:type="dxa"/>
        </w:tblCellMar>
        <w:tblLook w:val="01E0" w:firstRow="1" w:lastRow="1" w:firstColumn="1" w:lastColumn="1" w:noHBand="0" w:noVBand="0"/>
      </w:tblPr>
      <w:tblGrid>
        <w:gridCol w:w="7735"/>
        <w:gridCol w:w="810"/>
      </w:tblGrid>
      <w:tr w:rsidR="00E46DEF" w:rsidRPr="00E46DEF" w14:paraId="057C00DD" w14:textId="77777777" w:rsidTr="00D824C6">
        <w:trPr>
          <w:trHeight w:hRule="exact" w:val="730"/>
        </w:trPr>
        <w:tc>
          <w:tcPr>
            <w:tcW w:w="7735" w:type="dxa"/>
            <w:vAlign w:val="center"/>
          </w:tcPr>
          <w:p w14:paraId="4EB7F14E" w14:textId="33552177" w:rsidR="00E46DEF" w:rsidRPr="00E46DEF" w:rsidRDefault="00D824C6" w:rsidP="008F6849">
            <w:pPr>
              <w:spacing w:before="100" w:beforeAutospacing="1" w:after="120"/>
              <w:ind w:left="144" w:right="-730"/>
              <w:rPr>
                <w:rFonts w:ascii="Cambria" w:eastAsia="Arial" w:hAnsi="Cambria"/>
                <w:color w:val="414042"/>
              </w:rPr>
            </w:pPr>
            <w:r w:rsidRPr="004C6698">
              <w:rPr>
                <w:rFonts w:ascii="Cambria" w:hAnsi="Cambria"/>
                <w:color w:val="414042"/>
              </w:rPr>
              <w:t>I commit to monitoring sustainability’s effect on property financials</w:t>
            </w:r>
            <w:r w:rsidR="00E46DEF" w:rsidRPr="00E46DEF">
              <w:rPr>
                <w:rFonts w:ascii="Cambria" w:eastAsia="Arial" w:hAnsi="Cambria"/>
                <w:color w:val="414042"/>
              </w:rPr>
              <w:t>.</w:t>
            </w:r>
          </w:p>
        </w:tc>
        <w:tc>
          <w:tcPr>
            <w:tcW w:w="810" w:type="dxa"/>
            <w:vAlign w:val="center"/>
          </w:tcPr>
          <w:p w14:paraId="01B12F9B" w14:textId="77777777" w:rsidR="00E46DEF" w:rsidRPr="00E46DEF" w:rsidRDefault="00E46DEF" w:rsidP="00E46DEF">
            <w:pPr>
              <w:spacing w:before="100" w:beforeAutospacing="1" w:after="120"/>
              <w:ind w:left="360" w:hanging="360"/>
              <w:jc w:val="center"/>
              <w:rPr>
                <w:rFonts w:ascii="Cambria" w:eastAsia="Arial" w:hAnsi="Cambria"/>
                <w:color w:val="414042"/>
              </w:rPr>
            </w:pPr>
          </w:p>
        </w:tc>
      </w:tr>
    </w:tbl>
    <w:p w14:paraId="6E4FFF24" w14:textId="77777777" w:rsidR="00E46DEF" w:rsidRDefault="00E46DEF" w:rsidP="00F65211">
      <w:pPr>
        <w:spacing w:before="71" w:line="259" w:lineRule="auto"/>
        <w:rPr>
          <w:rFonts w:ascii="Cambria" w:hAnsi="Cambria"/>
          <w:iCs/>
          <w:color w:val="B31983"/>
        </w:rPr>
      </w:pPr>
    </w:p>
    <w:p w14:paraId="194C5E87" w14:textId="77777777" w:rsidR="00E46DEF" w:rsidRDefault="00E46DEF" w:rsidP="00F65211">
      <w:pPr>
        <w:spacing w:before="71" w:line="259" w:lineRule="auto"/>
        <w:rPr>
          <w:rFonts w:ascii="Cambria" w:hAnsi="Cambria"/>
          <w:iCs/>
          <w:color w:val="B31983"/>
        </w:rPr>
      </w:pPr>
    </w:p>
    <w:p w14:paraId="4C7EF8EB" w14:textId="77777777" w:rsidR="00E46DEF" w:rsidRDefault="00E46DEF" w:rsidP="00F65211">
      <w:pPr>
        <w:spacing w:before="71" w:line="259" w:lineRule="auto"/>
        <w:rPr>
          <w:rFonts w:ascii="Cambria" w:hAnsi="Cambria"/>
          <w:iCs/>
          <w:color w:val="B31983"/>
        </w:rPr>
      </w:pPr>
    </w:p>
    <w:p w14:paraId="638FF846" w14:textId="27AD8ABD" w:rsidR="00B247AF" w:rsidRDefault="00B247AF" w:rsidP="00F65211">
      <w:pPr>
        <w:spacing w:before="71" w:line="259" w:lineRule="auto"/>
        <w:rPr>
          <w:rFonts w:ascii="Cambria" w:hAnsi="Cambria"/>
          <w:iCs/>
          <w:color w:val="B31983"/>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firstRow="1" w:lastRow="1" w:firstColumn="1" w:lastColumn="1" w:noHBand="0" w:noVBand="0"/>
      </w:tblPr>
      <w:tblGrid>
        <w:gridCol w:w="3096"/>
        <w:gridCol w:w="1252"/>
        <w:gridCol w:w="1250"/>
        <w:gridCol w:w="1250"/>
        <w:gridCol w:w="1250"/>
        <w:gridCol w:w="1252"/>
      </w:tblGrid>
      <w:tr w:rsidR="00875331" w:rsidRPr="004C6698" w14:paraId="1A95AD64" w14:textId="77777777" w:rsidTr="00F65211">
        <w:trPr>
          <w:trHeight w:hRule="exact" w:val="258"/>
        </w:trPr>
        <w:tc>
          <w:tcPr>
            <w:tcW w:w="9350" w:type="dxa"/>
            <w:gridSpan w:val="6"/>
            <w:tcBorders>
              <w:top w:val="nil"/>
              <w:left w:val="nil"/>
              <w:bottom w:val="nil"/>
              <w:right w:val="nil"/>
            </w:tcBorders>
            <w:shd w:val="clear" w:color="auto" w:fill="434E7E"/>
          </w:tcPr>
          <w:p w14:paraId="017BE5DA" w14:textId="0A835D0D" w:rsidR="00875331" w:rsidRPr="004C6698" w:rsidRDefault="00F65211" w:rsidP="00B47019">
            <w:pPr>
              <w:pStyle w:val="TableParagraph"/>
              <w:spacing w:before="0" w:line="252" w:lineRule="exact"/>
              <w:ind w:left="101" w:right="4122"/>
              <w:rPr>
                <w:rFonts w:ascii="Cambria" w:hAnsi="Cambria"/>
                <w:b/>
                <w:color w:val="FFFFFF"/>
              </w:rPr>
            </w:pPr>
            <w:r w:rsidRPr="004C6698">
              <w:rPr>
                <w:rFonts w:ascii="Cambria" w:hAnsi="Cambria"/>
                <w:b/>
                <w:color w:val="FFFFFF"/>
              </w:rPr>
              <w:t>Expense</w:t>
            </w:r>
          </w:p>
          <w:p w14:paraId="31192BC0" w14:textId="77777777" w:rsidR="00F65211" w:rsidRPr="004C6698" w:rsidRDefault="00F65211" w:rsidP="00B47019">
            <w:pPr>
              <w:pStyle w:val="TableParagraph"/>
              <w:spacing w:before="0" w:line="252" w:lineRule="exact"/>
              <w:ind w:left="101" w:right="4122"/>
              <w:rPr>
                <w:rFonts w:ascii="Cambria" w:hAnsi="Cambria"/>
                <w:b/>
                <w:color w:val="FFFFFF"/>
              </w:rPr>
            </w:pPr>
          </w:p>
          <w:p w14:paraId="5734AB1F" w14:textId="092D7CCB" w:rsidR="00F65211" w:rsidRPr="004C6698" w:rsidRDefault="00F65211" w:rsidP="00B47019">
            <w:pPr>
              <w:pStyle w:val="TableParagraph"/>
              <w:spacing w:before="0" w:line="252" w:lineRule="exact"/>
              <w:ind w:left="101" w:right="4122"/>
              <w:rPr>
                <w:rFonts w:ascii="Cambria" w:hAnsi="Cambria"/>
                <w:b/>
              </w:rPr>
            </w:pPr>
          </w:p>
        </w:tc>
      </w:tr>
      <w:tr w:rsidR="00875331" w:rsidRPr="004C6698" w14:paraId="008FCBA9" w14:textId="77777777" w:rsidTr="00F65211">
        <w:trPr>
          <w:trHeight w:hRule="exact" w:val="514"/>
        </w:trPr>
        <w:tc>
          <w:tcPr>
            <w:tcW w:w="3096" w:type="dxa"/>
            <w:tcBorders>
              <w:left w:val="single" w:sz="4" w:space="0" w:color="A7A8A7"/>
              <w:bottom w:val="single" w:sz="4" w:space="0" w:color="A7A8A7"/>
              <w:right w:val="single" w:sz="4" w:space="0" w:color="A7A8A7"/>
            </w:tcBorders>
            <w:shd w:val="clear" w:color="auto" w:fill="FFC629"/>
          </w:tcPr>
          <w:p w14:paraId="7B2982BB" w14:textId="1392A650" w:rsidR="00875331" w:rsidRPr="004C6698" w:rsidRDefault="00875331" w:rsidP="00B47019">
            <w:pPr>
              <w:pStyle w:val="TableParagraph"/>
              <w:spacing w:before="125"/>
              <w:ind w:left="101"/>
              <w:rPr>
                <w:rFonts w:ascii="Cambria" w:hAnsi="Cambria"/>
                <w:b/>
                <w:iCs/>
                <w:color w:val="434E7E"/>
              </w:rPr>
            </w:pPr>
            <w:r w:rsidRPr="004C6698">
              <w:rPr>
                <w:rFonts w:ascii="Cambria" w:hAnsi="Cambria"/>
                <w:b/>
                <w:iCs/>
                <w:color w:val="434E7E"/>
              </w:rPr>
              <w:t>Line item</w:t>
            </w:r>
          </w:p>
        </w:tc>
        <w:tc>
          <w:tcPr>
            <w:tcW w:w="1252" w:type="dxa"/>
            <w:tcBorders>
              <w:left w:val="single" w:sz="4" w:space="0" w:color="A7A8A7"/>
              <w:bottom w:val="single" w:sz="4" w:space="0" w:color="A7A8A7"/>
              <w:right w:val="single" w:sz="4" w:space="0" w:color="A7A8A7"/>
            </w:tcBorders>
            <w:shd w:val="clear" w:color="auto" w:fill="FFC629"/>
          </w:tcPr>
          <w:p w14:paraId="028942FD" w14:textId="77777777" w:rsidR="00875331" w:rsidRPr="004C6698" w:rsidRDefault="00875331" w:rsidP="00B47019">
            <w:pPr>
              <w:pStyle w:val="TableParagraph"/>
              <w:ind w:left="101" w:right="295"/>
              <w:rPr>
                <w:rFonts w:ascii="Cambria" w:hAnsi="Cambria"/>
                <w:b/>
                <w:color w:val="434E7E"/>
              </w:rPr>
            </w:pPr>
            <w:r w:rsidRPr="004C6698">
              <w:rPr>
                <w:rFonts w:ascii="Cambria" w:hAnsi="Cambria"/>
                <w:b/>
                <w:color w:val="434E7E"/>
              </w:rPr>
              <w:t>Year 1</w:t>
            </w:r>
          </w:p>
        </w:tc>
        <w:tc>
          <w:tcPr>
            <w:tcW w:w="1250" w:type="dxa"/>
            <w:tcBorders>
              <w:left w:val="single" w:sz="4" w:space="0" w:color="A7A8A7"/>
              <w:bottom w:val="single" w:sz="4" w:space="0" w:color="A7A8A7"/>
              <w:right w:val="single" w:sz="4" w:space="0" w:color="A7A8A7"/>
            </w:tcBorders>
            <w:shd w:val="clear" w:color="auto" w:fill="FFC629"/>
          </w:tcPr>
          <w:p w14:paraId="66DB8B8C" w14:textId="77777777" w:rsidR="00875331" w:rsidRPr="004C6698" w:rsidRDefault="00875331" w:rsidP="00B47019">
            <w:pPr>
              <w:pStyle w:val="TableParagraph"/>
              <w:ind w:left="101" w:right="276"/>
              <w:rPr>
                <w:rFonts w:ascii="Cambria" w:hAnsi="Cambria"/>
                <w:b/>
                <w:color w:val="434E7E"/>
              </w:rPr>
            </w:pPr>
            <w:r w:rsidRPr="004C6698">
              <w:rPr>
                <w:rFonts w:ascii="Cambria" w:hAnsi="Cambria"/>
                <w:b/>
                <w:color w:val="434E7E"/>
              </w:rPr>
              <w:t>Year 2</w:t>
            </w:r>
          </w:p>
        </w:tc>
        <w:tc>
          <w:tcPr>
            <w:tcW w:w="1250" w:type="dxa"/>
            <w:tcBorders>
              <w:left w:val="single" w:sz="4" w:space="0" w:color="A7A8A7"/>
              <w:bottom w:val="single" w:sz="4" w:space="0" w:color="A7A8A7"/>
              <w:right w:val="single" w:sz="4" w:space="0" w:color="A7A8A7"/>
            </w:tcBorders>
            <w:shd w:val="clear" w:color="auto" w:fill="FFC629"/>
          </w:tcPr>
          <w:p w14:paraId="0F855713" w14:textId="77777777" w:rsidR="00875331" w:rsidRPr="004C6698" w:rsidRDefault="00875331" w:rsidP="00B47019">
            <w:pPr>
              <w:pStyle w:val="TableParagraph"/>
              <w:ind w:left="101" w:right="276"/>
              <w:rPr>
                <w:rFonts w:ascii="Cambria" w:hAnsi="Cambria"/>
                <w:b/>
                <w:color w:val="434E7E"/>
              </w:rPr>
            </w:pPr>
            <w:r w:rsidRPr="004C6698">
              <w:rPr>
                <w:rFonts w:ascii="Cambria" w:hAnsi="Cambria"/>
                <w:b/>
                <w:color w:val="434E7E"/>
              </w:rPr>
              <w:t>Year 3</w:t>
            </w:r>
          </w:p>
        </w:tc>
        <w:tc>
          <w:tcPr>
            <w:tcW w:w="1250" w:type="dxa"/>
            <w:tcBorders>
              <w:left w:val="single" w:sz="4" w:space="0" w:color="A7A8A7"/>
              <w:bottom w:val="single" w:sz="4" w:space="0" w:color="A7A8A7"/>
              <w:right w:val="single" w:sz="4" w:space="0" w:color="A7A8A7"/>
            </w:tcBorders>
            <w:shd w:val="clear" w:color="auto" w:fill="FFC629"/>
          </w:tcPr>
          <w:p w14:paraId="096A3CE3" w14:textId="77777777" w:rsidR="00875331" w:rsidRPr="004C6698" w:rsidRDefault="00875331" w:rsidP="00B47019">
            <w:pPr>
              <w:pStyle w:val="TableParagraph"/>
              <w:ind w:left="101" w:right="276"/>
              <w:rPr>
                <w:rFonts w:ascii="Cambria" w:hAnsi="Cambria"/>
                <w:b/>
                <w:color w:val="434E7E"/>
              </w:rPr>
            </w:pPr>
            <w:r w:rsidRPr="004C6698">
              <w:rPr>
                <w:rFonts w:ascii="Cambria" w:hAnsi="Cambria"/>
                <w:b/>
                <w:color w:val="434E7E"/>
              </w:rPr>
              <w:t>Year 4</w:t>
            </w:r>
          </w:p>
        </w:tc>
        <w:tc>
          <w:tcPr>
            <w:tcW w:w="1252" w:type="dxa"/>
            <w:tcBorders>
              <w:left w:val="single" w:sz="4" w:space="0" w:color="A7A8A7"/>
              <w:bottom w:val="single" w:sz="4" w:space="0" w:color="A7A8A7"/>
              <w:right w:val="single" w:sz="4" w:space="0" w:color="A7A8A7"/>
            </w:tcBorders>
            <w:shd w:val="clear" w:color="auto" w:fill="FFC629"/>
          </w:tcPr>
          <w:p w14:paraId="4BAE80CB" w14:textId="77777777" w:rsidR="00875331" w:rsidRPr="004C6698" w:rsidRDefault="00875331" w:rsidP="00B47019">
            <w:pPr>
              <w:pStyle w:val="TableParagraph"/>
              <w:ind w:left="101" w:right="277"/>
              <w:rPr>
                <w:rFonts w:ascii="Cambria" w:hAnsi="Cambria"/>
                <w:b/>
                <w:color w:val="434E7E"/>
              </w:rPr>
            </w:pPr>
            <w:r w:rsidRPr="004C6698">
              <w:rPr>
                <w:rFonts w:ascii="Cambria" w:hAnsi="Cambria"/>
                <w:b/>
                <w:color w:val="434E7E"/>
              </w:rPr>
              <w:t>Year 5</w:t>
            </w:r>
          </w:p>
        </w:tc>
      </w:tr>
      <w:tr w:rsidR="00875331" w:rsidRPr="004C6698" w14:paraId="4E1B8696" w14:textId="77777777" w:rsidTr="004C6698">
        <w:trPr>
          <w:trHeight w:hRule="exact" w:val="515"/>
        </w:trPr>
        <w:tc>
          <w:tcPr>
            <w:tcW w:w="3096" w:type="dxa"/>
            <w:tcBorders>
              <w:top w:val="single" w:sz="4" w:space="0" w:color="A7A8A7"/>
              <w:left w:val="single" w:sz="4" w:space="0" w:color="A7A8A7"/>
              <w:bottom w:val="single" w:sz="4" w:space="0" w:color="A7A8A7"/>
              <w:right w:val="single" w:sz="4" w:space="0" w:color="A7A8A7"/>
            </w:tcBorders>
          </w:tcPr>
          <w:p w14:paraId="2784B2B1" w14:textId="77777777" w:rsidR="00875331" w:rsidRPr="004C6698" w:rsidRDefault="00875331" w:rsidP="00B47019">
            <w:pPr>
              <w:pStyle w:val="TableParagraph"/>
              <w:ind w:left="101"/>
              <w:rPr>
                <w:rFonts w:ascii="Cambria" w:hAnsi="Cambria"/>
                <w:color w:val="414042"/>
              </w:rPr>
            </w:pPr>
            <w:r w:rsidRPr="004C6698">
              <w:rPr>
                <w:rFonts w:ascii="Cambria" w:hAnsi="Cambria"/>
                <w:color w:val="414042"/>
              </w:rPr>
              <w:t>Janitorial</w:t>
            </w:r>
          </w:p>
        </w:tc>
        <w:tc>
          <w:tcPr>
            <w:tcW w:w="1252" w:type="dxa"/>
            <w:tcBorders>
              <w:top w:val="single" w:sz="4" w:space="0" w:color="A7A8A7"/>
              <w:left w:val="single" w:sz="4" w:space="0" w:color="A7A8A7"/>
              <w:bottom w:val="single" w:sz="4" w:space="0" w:color="A7A8A7"/>
              <w:right w:val="single" w:sz="4" w:space="0" w:color="A7A8A7"/>
            </w:tcBorders>
            <w:vAlign w:val="center"/>
          </w:tcPr>
          <w:p w14:paraId="28C7EECB" w14:textId="77777777" w:rsidR="00875331" w:rsidRPr="004C6698" w:rsidRDefault="00875331" w:rsidP="000A3B05">
            <w:pPr>
              <w:jc w:val="center"/>
              <w:rPr>
                <w:rFonts w:ascii="Cambria" w:hAnsi="Cambria"/>
                <w:color w:val="414042"/>
              </w:rPr>
            </w:pPr>
          </w:p>
        </w:tc>
        <w:tc>
          <w:tcPr>
            <w:tcW w:w="1250" w:type="dxa"/>
            <w:tcBorders>
              <w:top w:val="single" w:sz="4" w:space="0" w:color="A7A8A7"/>
              <w:left w:val="single" w:sz="4" w:space="0" w:color="A7A8A7"/>
              <w:bottom w:val="single" w:sz="4" w:space="0" w:color="A7A8A7"/>
              <w:right w:val="single" w:sz="4" w:space="0" w:color="A7A8A7"/>
            </w:tcBorders>
            <w:vAlign w:val="center"/>
          </w:tcPr>
          <w:p w14:paraId="1920B375" w14:textId="77777777" w:rsidR="00875331" w:rsidRPr="004C6698" w:rsidRDefault="00875331" w:rsidP="000A3B05">
            <w:pPr>
              <w:jc w:val="center"/>
              <w:rPr>
                <w:rFonts w:ascii="Cambria" w:hAnsi="Cambria"/>
                <w:color w:val="414042"/>
              </w:rPr>
            </w:pPr>
          </w:p>
        </w:tc>
        <w:tc>
          <w:tcPr>
            <w:tcW w:w="1250" w:type="dxa"/>
            <w:tcBorders>
              <w:top w:val="single" w:sz="4" w:space="0" w:color="A7A8A7"/>
              <w:left w:val="single" w:sz="4" w:space="0" w:color="A7A8A7"/>
              <w:bottom w:val="single" w:sz="4" w:space="0" w:color="A7A8A7"/>
              <w:right w:val="single" w:sz="4" w:space="0" w:color="A7A8A7"/>
            </w:tcBorders>
            <w:vAlign w:val="center"/>
          </w:tcPr>
          <w:p w14:paraId="16915933" w14:textId="77777777" w:rsidR="00875331" w:rsidRPr="004C6698" w:rsidRDefault="00875331" w:rsidP="000A3B05">
            <w:pPr>
              <w:jc w:val="center"/>
              <w:rPr>
                <w:rFonts w:ascii="Cambria" w:hAnsi="Cambria"/>
                <w:color w:val="414042"/>
              </w:rPr>
            </w:pPr>
          </w:p>
        </w:tc>
        <w:tc>
          <w:tcPr>
            <w:tcW w:w="1250" w:type="dxa"/>
            <w:tcBorders>
              <w:top w:val="single" w:sz="4" w:space="0" w:color="A7A8A7"/>
              <w:left w:val="single" w:sz="4" w:space="0" w:color="A7A8A7"/>
              <w:bottom w:val="single" w:sz="4" w:space="0" w:color="A7A8A7"/>
              <w:right w:val="single" w:sz="4" w:space="0" w:color="A7A8A7"/>
            </w:tcBorders>
            <w:vAlign w:val="center"/>
          </w:tcPr>
          <w:p w14:paraId="6117B282" w14:textId="77777777" w:rsidR="00875331" w:rsidRPr="004C6698" w:rsidRDefault="00875331" w:rsidP="000A3B05">
            <w:pPr>
              <w:jc w:val="center"/>
              <w:rPr>
                <w:rFonts w:ascii="Cambria" w:hAnsi="Cambria"/>
                <w:color w:val="414042"/>
              </w:rPr>
            </w:pPr>
          </w:p>
        </w:tc>
        <w:tc>
          <w:tcPr>
            <w:tcW w:w="1252" w:type="dxa"/>
            <w:tcBorders>
              <w:top w:val="single" w:sz="4" w:space="0" w:color="A7A8A7"/>
              <w:left w:val="single" w:sz="4" w:space="0" w:color="A7A8A7"/>
              <w:bottom w:val="single" w:sz="4" w:space="0" w:color="A7A8A7"/>
              <w:right w:val="single" w:sz="4" w:space="0" w:color="A7A8A7"/>
            </w:tcBorders>
            <w:vAlign w:val="center"/>
          </w:tcPr>
          <w:p w14:paraId="65281787" w14:textId="77777777" w:rsidR="00875331" w:rsidRPr="004C6698" w:rsidRDefault="00875331" w:rsidP="000A3B05">
            <w:pPr>
              <w:jc w:val="center"/>
              <w:rPr>
                <w:rFonts w:ascii="Cambria" w:hAnsi="Cambria"/>
                <w:color w:val="414042"/>
              </w:rPr>
            </w:pPr>
          </w:p>
        </w:tc>
      </w:tr>
      <w:tr w:rsidR="00875331" w:rsidRPr="004C6698" w14:paraId="37B73D05" w14:textId="77777777" w:rsidTr="004C6698">
        <w:trPr>
          <w:trHeight w:hRule="exact" w:val="514"/>
        </w:trPr>
        <w:tc>
          <w:tcPr>
            <w:tcW w:w="3096" w:type="dxa"/>
            <w:tcBorders>
              <w:top w:val="single" w:sz="4" w:space="0" w:color="A7A8A7"/>
              <w:left w:val="single" w:sz="4" w:space="0" w:color="A7A8A7"/>
              <w:bottom w:val="single" w:sz="4" w:space="0" w:color="A7A8A7"/>
              <w:right w:val="single" w:sz="4" w:space="0" w:color="A7A8A7"/>
            </w:tcBorders>
            <w:shd w:val="clear" w:color="auto" w:fill="DADADA"/>
          </w:tcPr>
          <w:p w14:paraId="1106FB97" w14:textId="77777777" w:rsidR="00875331" w:rsidRPr="004C6698" w:rsidRDefault="00875331" w:rsidP="00B47019">
            <w:pPr>
              <w:pStyle w:val="TableParagraph"/>
              <w:ind w:left="101"/>
              <w:rPr>
                <w:rFonts w:ascii="Cambria" w:hAnsi="Cambria"/>
                <w:color w:val="414042"/>
              </w:rPr>
            </w:pPr>
            <w:r w:rsidRPr="004C6698">
              <w:rPr>
                <w:rFonts w:ascii="Cambria" w:hAnsi="Cambria"/>
                <w:color w:val="414042"/>
              </w:rPr>
              <w:t>Trash removal</w:t>
            </w:r>
          </w:p>
        </w:tc>
        <w:tc>
          <w:tcPr>
            <w:tcW w:w="1252" w:type="dxa"/>
            <w:tcBorders>
              <w:top w:val="single" w:sz="4" w:space="0" w:color="A7A8A7"/>
              <w:left w:val="single" w:sz="4" w:space="0" w:color="A7A8A7"/>
              <w:bottom w:val="single" w:sz="4" w:space="0" w:color="A7A8A7"/>
              <w:right w:val="single" w:sz="4" w:space="0" w:color="A7A8A7"/>
            </w:tcBorders>
            <w:shd w:val="clear" w:color="auto" w:fill="DADADA"/>
            <w:vAlign w:val="center"/>
          </w:tcPr>
          <w:p w14:paraId="53EE9430" w14:textId="77777777" w:rsidR="00875331" w:rsidRPr="004C6698" w:rsidRDefault="00875331" w:rsidP="000A3B05">
            <w:pPr>
              <w:jc w:val="center"/>
              <w:rPr>
                <w:rFonts w:ascii="Cambria" w:hAnsi="Cambria"/>
                <w:color w:val="414042"/>
              </w:rPr>
            </w:pPr>
          </w:p>
        </w:tc>
        <w:tc>
          <w:tcPr>
            <w:tcW w:w="1250" w:type="dxa"/>
            <w:tcBorders>
              <w:top w:val="single" w:sz="4" w:space="0" w:color="A7A8A7"/>
              <w:left w:val="single" w:sz="4" w:space="0" w:color="A7A8A7"/>
              <w:bottom w:val="single" w:sz="4" w:space="0" w:color="A7A8A7"/>
              <w:right w:val="single" w:sz="4" w:space="0" w:color="A7A8A7"/>
            </w:tcBorders>
            <w:shd w:val="clear" w:color="auto" w:fill="DADADA"/>
            <w:vAlign w:val="center"/>
          </w:tcPr>
          <w:p w14:paraId="02B7E875" w14:textId="77777777" w:rsidR="00875331" w:rsidRPr="004C6698" w:rsidRDefault="00875331" w:rsidP="000A3B05">
            <w:pPr>
              <w:jc w:val="center"/>
              <w:rPr>
                <w:rFonts w:ascii="Cambria" w:hAnsi="Cambria"/>
                <w:color w:val="414042"/>
              </w:rPr>
            </w:pPr>
          </w:p>
        </w:tc>
        <w:tc>
          <w:tcPr>
            <w:tcW w:w="1250" w:type="dxa"/>
            <w:tcBorders>
              <w:top w:val="single" w:sz="4" w:space="0" w:color="A7A8A7"/>
              <w:left w:val="single" w:sz="4" w:space="0" w:color="A7A8A7"/>
              <w:bottom w:val="single" w:sz="4" w:space="0" w:color="A7A8A7"/>
              <w:right w:val="single" w:sz="4" w:space="0" w:color="A7A8A7"/>
            </w:tcBorders>
            <w:shd w:val="clear" w:color="auto" w:fill="DADADA"/>
            <w:vAlign w:val="center"/>
          </w:tcPr>
          <w:p w14:paraId="645D7D02" w14:textId="77777777" w:rsidR="00875331" w:rsidRPr="004C6698" w:rsidRDefault="00875331" w:rsidP="000A3B05">
            <w:pPr>
              <w:jc w:val="center"/>
              <w:rPr>
                <w:rFonts w:ascii="Cambria" w:hAnsi="Cambria"/>
                <w:color w:val="414042"/>
              </w:rPr>
            </w:pPr>
          </w:p>
        </w:tc>
        <w:tc>
          <w:tcPr>
            <w:tcW w:w="1250" w:type="dxa"/>
            <w:tcBorders>
              <w:top w:val="single" w:sz="4" w:space="0" w:color="A7A8A7"/>
              <w:left w:val="single" w:sz="4" w:space="0" w:color="A7A8A7"/>
              <w:bottom w:val="single" w:sz="4" w:space="0" w:color="A7A8A7"/>
              <w:right w:val="single" w:sz="4" w:space="0" w:color="A7A8A7"/>
            </w:tcBorders>
            <w:shd w:val="clear" w:color="auto" w:fill="DADADA"/>
            <w:vAlign w:val="center"/>
          </w:tcPr>
          <w:p w14:paraId="7191B1E2" w14:textId="77777777" w:rsidR="00875331" w:rsidRPr="004C6698" w:rsidRDefault="00875331" w:rsidP="000A3B05">
            <w:pPr>
              <w:jc w:val="center"/>
              <w:rPr>
                <w:rFonts w:ascii="Cambria" w:hAnsi="Cambria"/>
                <w:color w:val="414042"/>
              </w:rPr>
            </w:pPr>
          </w:p>
        </w:tc>
        <w:tc>
          <w:tcPr>
            <w:tcW w:w="1252" w:type="dxa"/>
            <w:tcBorders>
              <w:top w:val="single" w:sz="4" w:space="0" w:color="A7A8A7"/>
              <w:left w:val="single" w:sz="4" w:space="0" w:color="A7A8A7"/>
              <w:bottom w:val="single" w:sz="4" w:space="0" w:color="A7A8A7"/>
              <w:right w:val="single" w:sz="4" w:space="0" w:color="A7A8A7"/>
            </w:tcBorders>
            <w:shd w:val="clear" w:color="auto" w:fill="DADADA"/>
            <w:vAlign w:val="center"/>
          </w:tcPr>
          <w:p w14:paraId="7D621B1E" w14:textId="77777777" w:rsidR="00875331" w:rsidRPr="004C6698" w:rsidRDefault="00875331" w:rsidP="000A3B05">
            <w:pPr>
              <w:jc w:val="center"/>
              <w:rPr>
                <w:rFonts w:ascii="Cambria" w:hAnsi="Cambria"/>
                <w:color w:val="414042"/>
              </w:rPr>
            </w:pPr>
          </w:p>
        </w:tc>
      </w:tr>
      <w:tr w:rsidR="00875331" w:rsidRPr="004C6698" w14:paraId="587EA96D" w14:textId="77777777" w:rsidTr="004C6698">
        <w:trPr>
          <w:trHeight w:hRule="exact" w:val="514"/>
        </w:trPr>
        <w:tc>
          <w:tcPr>
            <w:tcW w:w="3096" w:type="dxa"/>
            <w:tcBorders>
              <w:top w:val="single" w:sz="4" w:space="0" w:color="A7A8A7"/>
              <w:left w:val="single" w:sz="4" w:space="0" w:color="A7A8A7"/>
              <w:bottom w:val="single" w:sz="4" w:space="0" w:color="A7A8A7"/>
              <w:right w:val="single" w:sz="4" w:space="0" w:color="A7A8A7"/>
            </w:tcBorders>
          </w:tcPr>
          <w:p w14:paraId="0BACAAAF" w14:textId="77777777" w:rsidR="00875331" w:rsidRPr="004C6698" w:rsidRDefault="00875331" w:rsidP="00B47019">
            <w:pPr>
              <w:pStyle w:val="TableParagraph"/>
              <w:ind w:left="101" w:right="405"/>
              <w:rPr>
                <w:rFonts w:ascii="Cambria" w:hAnsi="Cambria"/>
                <w:color w:val="414042"/>
              </w:rPr>
            </w:pPr>
            <w:r w:rsidRPr="004C6698">
              <w:rPr>
                <w:rFonts w:ascii="Cambria" w:hAnsi="Cambria"/>
                <w:color w:val="414042"/>
              </w:rPr>
              <w:t>Repairs &amp; maintenance</w:t>
            </w:r>
          </w:p>
        </w:tc>
        <w:tc>
          <w:tcPr>
            <w:tcW w:w="1252" w:type="dxa"/>
            <w:tcBorders>
              <w:top w:val="single" w:sz="4" w:space="0" w:color="A7A8A7"/>
              <w:left w:val="single" w:sz="4" w:space="0" w:color="A7A8A7"/>
              <w:bottom w:val="single" w:sz="4" w:space="0" w:color="A7A8A7"/>
              <w:right w:val="single" w:sz="4" w:space="0" w:color="A7A8A7"/>
            </w:tcBorders>
            <w:vAlign w:val="center"/>
          </w:tcPr>
          <w:p w14:paraId="7A1CA216" w14:textId="77777777" w:rsidR="00875331" w:rsidRPr="004C6698" w:rsidRDefault="00875331" w:rsidP="000A3B05">
            <w:pPr>
              <w:jc w:val="center"/>
              <w:rPr>
                <w:rFonts w:ascii="Cambria" w:hAnsi="Cambria"/>
                <w:color w:val="414042"/>
              </w:rPr>
            </w:pPr>
          </w:p>
        </w:tc>
        <w:tc>
          <w:tcPr>
            <w:tcW w:w="1250" w:type="dxa"/>
            <w:tcBorders>
              <w:top w:val="single" w:sz="4" w:space="0" w:color="A7A8A7"/>
              <w:left w:val="single" w:sz="4" w:space="0" w:color="A7A8A7"/>
              <w:bottom w:val="single" w:sz="4" w:space="0" w:color="A7A8A7"/>
              <w:right w:val="single" w:sz="4" w:space="0" w:color="A7A8A7"/>
            </w:tcBorders>
            <w:vAlign w:val="center"/>
          </w:tcPr>
          <w:p w14:paraId="37830DC5" w14:textId="77777777" w:rsidR="00875331" w:rsidRPr="004C6698" w:rsidRDefault="00875331" w:rsidP="000A3B05">
            <w:pPr>
              <w:jc w:val="center"/>
              <w:rPr>
                <w:rFonts w:ascii="Cambria" w:hAnsi="Cambria"/>
                <w:color w:val="414042"/>
              </w:rPr>
            </w:pPr>
          </w:p>
        </w:tc>
        <w:tc>
          <w:tcPr>
            <w:tcW w:w="1250" w:type="dxa"/>
            <w:tcBorders>
              <w:top w:val="single" w:sz="4" w:space="0" w:color="A7A8A7"/>
              <w:left w:val="single" w:sz="4" w:space="0" w:color="A7A8A7"/>
              <w:bottom w:val="single" w:sz="4" w:space="0" w:color="A7A8A7"/>
              <w:right w:val="single" w:sz="4" w:space="0" w:color="A7A8A7"/>
            </w:tcBorders>
            <w:vAlign w:val="center"/>
          </w:tcPr>
          <w:p w14:paraId="39B40812" w14:textId="77777777" w:rsidR="00875331" w:rsidRPr="004C6698" w:rsidRDefault="00875331" w:rsidP="000A3B05">
            <w:pPr>
              <w:jc w:val="center"/>
              <w:rPr>
                <w:rFonts w:ascii="Cambria" w:hAnsi="Cambria"/>
                <w:color w:val="414042"/>
              </w:rPr>
            </w:pPr>
          </w:p>
        </w:tc>
        <w:tc>
          <w:tcPr>
            <w:tcW w:w="1250" w:type="dxa"/>
            <w:tcBorders>
              <w:top w:val="single" w:sz="4" w:space="0" w:color="A7A8A7"/>
              <w:left w:val="single" w:sz="4" w:space="0" w:color="A7A8A7"/>
              <w:bottom w:val="single" w:sz="4" w:space="0" w:color="A7A8A7"/>
              <w:right w:val="single" w:sz="4" w:space="0" w:color="A7A8A7"/>
            </w:tcBorders>
            <w:vAlign w:val="center"/>
          </w:tcPr>
          <w:p w14:paraId="4AA67BA5" w14:textId="77777777" w:rsidR="00875331" w:rsidRPr="004C6698" w:rsidRDefault="00875331" w:rsidP="000A3B05">
            <w:pPr>
              <w:jc w:val="center"/>
              <w:rPr>
                <w:rFonts w:ascii="Cambria" w:hAnsi="Cambria"/>
                <w:color w:val="414042"/>
              </w:rPr>
            </w:pPr>
          </w:p>
        </w:tc>
        <w:tc>
          <w:tcPr>
            <w:tcW w:w="1252" w:type="dxa"/>
            <w:tcBorders>
              <w:top w:val="single" w:sz="4" w:space="0" w:color="A7A8A7"/>
              <w:left w:val="single" w:sz="4" w:space="0" w:color="A7A8A7"/>
              <w:bottom w:val="single" w:sz="4" w:space="0" w:color="A7A8A7"/>
              <w:right w:val="single" w:sz="4" w:space="0" w:color="A7A8A7"/>
            </w:tcBorders>
            <w:vAlign w:val="center"/>
          </w:tcPr>
          <w:p w14:paraId="6FE2525D" w14:textId="77777777" w:rsidR="00875331" w:rsidRPr="004C6698" w:rsidRDefault="00875331" w:rsidP="000A3B05">
            <w:pPr>
              <w:jc w:val="center"/>
              <w:rPr>
                <w:rFonts w:ascii="Cambria" w:hAnsi="Cambria"/>
                <w:color w:val="414042"/>
              </w:rPr>
            </w:pPr>
          </w:p>
        </w:tc>
      </w:tr>
      <w:tr w:rsidR="00875331" w:rsidRPr="004C6698" w14:paraId="64DBBA76" w14:textId="77777777" w:rsidTr="004C6698">
        <w:trPr>
          <w:trHeight w:hRule="exact" w:val="514"/>
        </w:trPr>
        <w:tc>
          <w:tcPr>
            <w:tcW w:w="3096" w:type="dxa"/>
            <w:tcBorders>
              <w:top w:val="single" w:sz="4" w:space="0" w:color="A7A8A7"/>
              <w:left w:val="single" w:sz="4" w:space="0" w:color="A7A8A7"/>
              <w:bottom w:val="single" w:sz="4" w:space="0" w:color="A7A8A7"/>
              <w:right w:val="single" w:sz="4" w:space="0" w:color="A7A8A7"/>
            </w:tcBorders>
            <w:shd w:val="clear" w:color="auto" w:fill="DADADA"/>
          </w:tcPr>
          <w:p w14:paraId="0E36AD51" w14:textId="77777777" w:rsidR="00875331" w:rsidRPr="004C6698" w:rsidRDefault="00875331" w:rsidP="00B47019">
            <w:pPr>
              <w:pStyle w:val="TableParagraph"/>
              <w:ind w:left="101"/>
              <w:rPr>
                <w:rFonts w:ascii="Cambria" w:hAnsi="Cambria"/>
                <w:color w:val="414042"/>
              </w:rPr>
            </w:pPr>
            <w:r w:rsidRPr="004C6698">
              <w:rPr>
                <w:rFonts w:ascii="Cambria" w:hAnsi="Cambria"/>
                <w:color w:val="414042"/>
              </w:rPr>
              <w:t>Electricity</w:t>
            </w:r>
          </w:p>
        </w:tc>
        <w:tc>
          <w:tcPr>
            <w:tcW w:w="1252" w:type="dxa"/>
            <w:tcBorders>
              <w:top w:val="single" w:sz="4" w:space="0" w:color="A7A8A7"/>
              <w:left w:val="single" w:sz="4" w:space="0" w:color="A7A8A7"/>
              <w:bottom w:val="single" w:sz="4" w:space="0" w:color="A7A8A7"/>
              <w:right w:val="single" w:sz="4" w:space="0" w:color="A7A8A7"/>
            </w:tcBorders>
            <w:shd w:val="clear" w:color="auto" w:fill="DADADA"/>
            <w:vAlign w:val="center"/>
          </w:tcPr>
          <w:p w14:paraId="62A3B36C" w14:textId="77777777" w:rsidR="00875331" w:rsidRPr="004C6698" w:rsidRDefault="00875331" w:rsidP="000A3B05">
            <w:pPr>
              <w:jc w:val="center"/>
              <w:rPr>
                <w:rFonts w:ascii="Cambria" w:hAnsi="Cambria"/>
                <w:color w:val="414042"/>
              </w:rPr>
            </w:pPr>
          </w:p>
        </w:tc>
        <w:tc>
          <w:tcPr>
            <w:tcW w:w="1250" w:type="dxa"/>
            <w:tcBorders>
              <w:top w:val="single" w:sz="4" w:space="0" w:color="A7A8A7"/>
              <w:left w:val="single" w:sz="4" w:space="0" w:color="A7A8A7"/>
              <w:bottom w:val="single" w:sz="4" w:space="0" w:color="A7A8A7"/>
              <w:right w:val="single" w:sz="4" w:space="0" w:color="A7A8A7"/>
            </w:tcBorders>
            <w:shd w:val="clear" w:color="auto" w:fill="DADADA"/>
            <w:vAlign w:val="center"/>
          </w:tcPr>
          <w:p w14:paraId="3D271C83" w14:textId="77777777" w:rsidR="00875331" w:rsidRPr="004C6698" w:rsidRDefault="00875331" w:rsidP="000A3B05">
            <w:pPr>
              <w:jc w:val="center"/>
              <w:rPr>
                <w:rFonts w:ascii="Cambria" w:hAnsi="Cambria"/>
                <w:color w:val="414042"/>
              </w:rPr>
            </w:pPr>
          </w:p>
        </w:tc>
        <w:tc>
          <w:tcPr>
            <w:tcW w:w="1250" w:type="dxa"/>
            <w:tcBorders>
              <w:top w:val="single" w:sz="4" w:space="0" w:color="A7A8A7"/>
              <w:left w:val="single" w:sz="4" w:space="0" w:color="A7A8A7"/>
              <w:bottom w:val="single" w:sz="4" w:space="0" w:color="A7A8A7"/>
              <w:right w:val="single" w:sz="4" w:space="0" w:color="A7A8A7"/>
            </w:tcBorders>
            <w:shd w:val="clear" w:color="auto" w:fill="DADADA"/>
            <w:vAlign w:val="center"/>
          </w:tcPr>
          <w:p w14:paraId="207DA51C" w14:textId="77777777" w:rsidR="00875331" w:rsidRPr="004C6698" w:rsidRDefault="00875331" w:rsidP="000A3B05">
            <w:pPr>
              <w:jc w:val="center"/>
              <w:rPr>
                <w:rFonts w:ascii="Cambria" w:hAnsi="Cambria"/>
                <w:color w:val="414042"/>
              </w:rPr>
            </w:pPr>
          </w:p>
        </w:tc>
        <w:tc>
          <w:tcPr>
            <w:tcW w:w="1250" w:type="dxa"/>
            <w:tcBorders>
              <w:top w:val="single" w:sz="4" w:space="0" w:color="A7A8A7"/>
              <w:left w:val="single" w:sz="4" w:space="0" w:color="A7A8A7"/>
              <w:bottom w:val="single" w:sz="4" w:space="0" w:color="A7A8A7"/>
              <w:right w:val="single" w:sz="4" w:space="0" w:color="A7A8A7"/>
            </w:tcBorders>
            <w:shd w:val="clear" w:color="auto" w:fill="DADADA"/>
            <w:vAlign w:val="center"/>
          </w:tcPr>
          <w:p w14:paraId="0F33DCA5" w14:textId="77777777" w:rsidR="00875331" w:rsidRPr="004C6698" w:rsidRDefault="00875331" w:rsidP="000A3B05">
            <w:pPr>
              <w:jc w:val="center"/>
              <w:rPr>
                <w:rFonts w:ascii="Cambria" w:hAnsi="Cambria"/>
                <w:color w:val="414042"/>
              </w:rPr>
            </w:pPr>
          </w:p>
        </w:tc>
        <w:tc>
          <w:tcPr>
            <w:tcW w:w="1252" w:type="dxa"/>
            <w:tcBorders>
              <w:top w:val="single" w:sz="4" w:space="0" w:color="A7A8A7"/>
              <w:left w:val="single" w:sz="4" w:space="0" w:color="A7A8A7"/>
              <w:bottom w:val="single" w:sz="4" w:space="0" w:color="A7A8A7"/>
              <w:right w:val="single" w:sz="4" w:space="0" w:color="A7A8A7"/>
            </w:tcBorders>
            <w:shd w:val="clear" w:color="auto" w:fill="DADADA"/>
            <w:vAlign w:val="center"/>
          </w:tcPr>
          <w:p w14:paraId="53A465A1" w14:textId="77777777" w:rsidR="00875331" w:rsidRPr="004C6698" w:rsidRDefault="00875331" w:rsidP="000A3B05">
            <w:pPr>
              <w:jc w:val="center"/>
              <w:rPr>
                <w:rFonts w:ascii="Cambria" w:hAnsi="Cambria"/>
                <w:color w:val="414042"/>
              </w:rPr>
            </w:pPr>
          </w:p>
        </w:tc>
      </w:tr>
      <w:tr w:rsidR="00875331" w:rsidRPr="004C6698" w14:paraId="423299D7" w14:textId="77777777" w:rsidTr="004C6698">
        <w:trPr>
          <w:trHeight w:hRule="exact" w:val="514"/>
        </w:trPr>
        <w:tc>
          <w:tcPr>
            <w:tcW w:w="3096" w:type="dxa"/>
            <w:tcBorders>
              <w:top w:val="single" w:sz="4" w:space="0" w:color="A7A8A7"/>
              <w:left w:val="single" w:sz="4" w:space="0" w:color="A7A8A7"/>
              <w:bottom w:val="single" w:sz="4" w:space="0" w:color="A7A8A7"/>
              <w:right w:val="single" w:sz="4" w:space="0" w:color="A7A8A7"/>
            </w:tcBorders>
          </w:tcPr>
          <w:p w14:paraId="5C8D2D10" w14:textId="77777777" w:rsidR="00875331" w:rsidRPr="004C6698" w:rsidRDefault="00875331" w:rsidP="00B47019">
            <w:pPr>
              <w:pStyle w:val="TableParagraph"/>
              <w:ind w:left="101"/>
              <w:rPr>
                <w:rFonts w:ascii="Cambria" w:hAnsi="Cambria"/>
                <w:color w:val="414042"/>
              </w:rPr>
            </w:pPr>
            <w:r w:rsidRPr="004C6698">
              <w:rPr>
                <w:rFonts w:ascii="Cambria" w:hAnsi="Cambria"/>
                <w:color w:val="414042"/>
              </w:rPr>
              <w:t>Gas</w:t>
            </w:r>
          </w:p>
        </w:tc>
        <w:tc>
          <w:tcPr>
            <w:tcW w:w="1252" w:type="dxa"/>
            <w:tcBorders>
              <w:top w:val="single" w:sz="4" w:space="0" w:color="A7A8A7"/>
              <w:left w:val="single" w:sz="4" w:space="0" w:color="A7A8A7"/>
              <w:bottom w:val="single" w:sz="4" w:space="0" w:color="A7A8A7"/>
              <w:right w:val="single" w:sz="4" w:space="0" w:color="A7A8A7"/>
            </w:tcBorders>
            <w:vAlign w:val="center"/>
          </w:tcPr>
          <w:p w14:paraId="2F06A3BE" w14:textId="77777777" w:rsidR="00875331" w:rsidRPr="004C6698" w:rsidRDefault="00875331" w:rsidP="000A3B05">
            <w:pPr>
              <w:jc w:val="center"/>
              <w:rPr>
                <w:rFonts w:ascii="Cambria" w:hAnsi="Cambria"/>
                <w:color w:val="414042"/>
              </w:rPr>
            </w:pPr>
          </w:p>
        </w:tc>
        <w:tc>
          <w:tcPr>
            <w:tcW w:w="1250" w:type="dxa"/>
            <w:tcBorders>
              <w:top w:val="single" w:sz="4" w:space="0" w:color="A7A8A7"/>
              <w:left w:val="single" w:sz="4" w:space="0" w:color="A7A8A7"/>
              <w:bottom w:val="single" w:sz="4" w:space="0" w:color="A7A8A7"/>
              <w:right w:val="single" w:sz="4" w:space="0" w:color="A7A8A7"/>
            </w:tcBorders>
            <w:vAlign w:val="center"/>
          </w:tcPr>
          <w:p w14:paraId="2CC47D33" w14:textId="77777777" w:rsidR="00875331" w:rsidRPr="004C6698" w:rsidRDefault="00875331" w:rsidP="000A3B05">
            <w:pPr>
              <w:jc w:val="center"/>
              <w:rPr>
                <w:rFonts w:ascii="Cambria" w:hAnsi="Cambria"/>
                <w:color w:val="414042"/>
              </w:rPr>
            </w:pPr>
          </w:p>
        </w:tc>
        <w:tc>
          <w:tcPr>
            <w:tcW w:w="1250" w:type="dxa"/>
            <w:tcBorders>
              <w:top w:val="single" w:sz="4" w:space="0" w:color="A7A8A7"/>
              <w:left w:val="single" w:sz="4" w:space="0" w:color="A7A8A7"/>
              <w:bottom w:val="single" w:sz="4" w:space="0" w:color="A7A8A7"/>
              <w:right w:val="single" w:sz="4" w:space="0" w:color="A7A8A7"/>
            </w:tcBorders>
            <w:vAlign w:val="center"/>
          </w:tcPr>
          <w:p w14:paraId="0903EAD1" w14:textId="77777777" w:rsidR="00875331" w:rsidRPr="004C6698" w:rsidRDefault="00875331" w:rsidP="000A3B05">
            <w:pPr>
              <w:jc w:val="center"/>
              <w:rPr>
                <w:rFonts w:ascii="Cambria" w:hAnsi="Cambria"/>
                <w:color w:val="414042"/>
              </w:rPr>
            </w:pPr>
          </w:p>
        </w:tc>
        <w:tc>
          <w:tcPr>
            <w:tcW w:w="1250" w:type="dxa"/>
            <w:tcBorders>
              <w:top w:val="single" w:sz="4" w:space="0" w:color="A7A8A7"/>
              <w:left w:val="single" w:sz="4" w:space="0" w:color="A7A8A7"/>
              <w:bottom w:val="single" w:sz="4" w:space="0" w:color="A7A8A7"/>
              <w:right w:val="single" w:sz="4" w:space="0" w:color="A7A8A7"/>
            </w:tcBorders>
            <w:vAlign w:val="center"/>
          </w:tcPr>
          <w:p w14:paraId="76540CDE" w14:textId="77777777" w:rsidR="00875331" w:rsidRPr="004C6698" w:rsidRDefault="00875331" w:rsidP="000A3B05">
            <w:pPr>
              <w:jc w:val="center"/>
              <w:rPr>
                <w:rFonts w:ascii="Cambria" w:hAnsi="Cambria"/>
                <w:color w:val="414042"/>
              </w:rPr>
            </w:pPr>
          </w:p>
        </w:tc>
        <w:tc>
          <w:tcPr>
            <w:tcW w:w="1252" w:type="dxa"/>
            <w:tcBorders>
              <w:top w:val="single" w:sz="4" w:space="0" w:color="A7A8A7"/>
              <w:left w:val="single" w:sz="4" w:space="0" w:color="A7A8A7"/>
              <w:bottom w:val="single" w:sz="4" w:space="0" w:color="A7A8A7"/>
              <w:right w:val="single" w:sz="4" w:space="0" w:color="A7A8A7"/>
            </w:tcBorders>
            <w:vAlign w:val="center"/>
          </w:tcPr>
          <w:p w14:paraId="117EA2A7" w14:textId="77777777" w:rsidR="00875331" w:rsidRPr="004C6698" w:rsidRDefault="00875331" w:rsidP="000A3B05">
            <w:pPr>
              <w:jc w:val="center"/>
              <w:rPr>
                <w:rFonts w:ascii="Cambria" w:hAnsi="Cambria"/>
                <w:color w:val="414042"/>
              </w:rPr>
            </w:pPr>
          </w:p>
        </w:tc>
      </w:tr>
      <w:tr w:rsidR="00875331" w:rsidRPr="004C6698" w14:paraId="1A3B7F7D" w14:textId="77777777" w:rsidTr="004C6698">
        <w:trPr>
          <w:trHeight w:hRule="exact" w:val="514"/>
        </w:trPr>
        <w:tc>
          <w:tcPr>
            <w:tcW w:w="3096" w:type="dxa"/>
            <w:tcBorders>
              <w:top w:val="single" w:sz="4" w:space="0" w:color="A7A8A7"/>
              <w:left w:val="single" w:sz="4" w:space="0" w:color="A7A8A7"/>
              <w:bottom w:val="single" w:sz="4" w:space="0" w:color="A7A8A7"/>
              <w:right w:val="single" w:sz="4" w:space="0" w:color="A7A8A7"/>
            </w:tcBorders>
            <w:shd w:val="clear" w:color="auto" w:fill="DADADA"/>
          </w:tcPr>
          <w:p w14:paraId="2A449749" w14:textId="77777777" w:rsidR="00875331" w:rsidRPr="004C6698" w:rsidRDefault="00875331" w:rsidP="00B47019">
            <w:pPr>
              <w:pStyle w:val="TableParagraph"/>
              <w:ind w:left="101"/>
              <w:rPr>
                <w:rFonts w:ascii="Cambria" w:hAnsi="Cambria"/>
                <w:color w:val="414042"/>
              </w:rPr>
            </w:pPr>
            <w:r w:rsidRPr="004C6698">
              <w:rPr>
                <w:rFonts w:ascii="Cambria" w:hAnsi="Cambria"/>
                <w:color w:val="414042"/>
              </w:rPr>
              <w:t>Chilled water</w:t>
            </w:r>
          </w:p>
        </w:tc>
        <w:tc>
          <w:tcPr>
            <w:tcW w:w="1252" w:type="dxa"/>
            <w:tcBorders>
              <w:top w:val="single" w:sz="4" w:space="0" w:color="A7A8A7"/>
              <w:left w:val="single" w:sz="4" w:space="0" w:color="A7A8A7"/>
              <w:bottom w:val="single" w:sz="4" w:space="0" w:color="A7A8A7"/>
              <w:right w:val="single" w:sz="4" w:space="0" w:color="A7A8A7"/>
            </w:tcBorders>
            <w:shd w:val="clear" w:color="auto" w:fill="DADADA"/>
            <w:vAlign w:val="center"/>
          </w:tcPr>
          <w:p w14:paraId="246C9E9E" w14:textId="77777777" w:rsidR="00875331" w:rsidRPr="004C6698" w:rsidRDefault="00875331" w:rsidP="000A3B05">
            <w:pPr>
              <w:jc w:val="center"/>
              <w:rPr>
                <w:rFonts w:ascii="Cambria" w:hAnsi="Cambria"/>
                <w:color w:val="414042"/>
              </w:rPr>
            </w:pPr>
          </w:p>
        </w:tc>
        <w:tc>
          <w:tcPr>
            <w:tcW w:w="1250" w:type="dxa"/>
            <w:tcBorders>
              <w:top w:val="single" w:sz="4" w:space="0" w:color="A7A8A7"/>
              <w:left w:val="single" w:sz="4" w:space="0" w:color="A7A8A7"/>
              <w:bottom w:val="single" w:sz="4" w:space="0" w:color="A7A8A7"/>
              <w:right w:val="single" w:sz="4" w:space="0" w:color="A7A8A7"/>
            </w:tcBorders>
            <w:shd w:val="clear" w:color="auto" w:fill="DADADA"/>
            <w:vAlign w:val="center"/>
          </w:tcPr>
          <w:p w14:paraId="760DD7BB" w14:textId="77777777" w:rsidR="00875331" w:rsidRPr="004C6698" w:rsidRDefault="00875331" w:rsidP="000A3B05">
            <w:pPr>
              <w:jc w:val="center"/>
              <w:rPr>
                <w:rFonts w:ascii="Cambria" w:hAnsi="Cambria"/>
                <w:color w:val="414042"/>
              </w:rPr>
            </w:pPr>
          </w:p>
        </w:tc>
        <w:tc>
          <w:tcPr>
            <w:tcW w:w="1250" w:type="dxa"/>
            <w:tcBorders>
              <w:top w:val="single" w:sz="4" w:space="0" w:color="A7A8A7"/>
              <w:left w:val="single" w:sz="4" w:space="0" w:color="A7A8A7"/>
              <w:bottom w:val="single" w:sz="4" w:space="0" w:color="A7A8A7"/>
              <w:right w:val="single" w:sz="4" w:space="0" w:color="A7A8A7"/>
            </w:tcBorders>
            <w:shd w:val="clear" w:color="auto" w:fill="DADADA"/>
            <w:vAlign w:val="center"/>
          </w:tcPr>
          <w:p w14:paraId="0C1A13F4" w14:textId="77777777" w:rsidR="00875331" w:rsidRPr="004C6698" w:rsidRDefault="00875331" w:rsidP="000A3B05">
            <w:pPr>
              <w:jc w:val="center"/>
              <w:rPr>
                <w:rFonts w:ascii="Cambria" w:hAnsi="Cambria"/>
                <w:color w:val="414042"/>
              </w:rPr>
            </w:pPr>
          </w:p>
        </w:tc>
        <w:tc>
          <w:tcPr>
            <w:tcW w:w="1250" w:type="dxa"/>
            <w:tcBorders>
              <w:top w:val="single" w:sz="4" w:space="0" w:color="A7A8A7"/>
              <w:left w:val="single" w:sz="4" w:space="0" w:color="A7A8A7"/>
              <w:bottom w:val="single" w:sz="4" w:space="0" w:color="A7A8A7"/>
              <w:right w:val="single" w:sz="4" w:space="0" w:color="A7A8A7"/>
            </w:tcBorders>
            <w:shd w:val="clear" w:color="auto" w:fill="DADADA"/>
            <w:vAlign w:val="center"/>
          </w:tcPr>
          <w:p w14:paraId="5F7C2439" w14:textId="77777777" w:rsidR="00875331" w:rsidRPr="004C6698" w:rsidRDefault="00875331" w:rsidP="000A3B05">
            <w:pPr>
              <w:jc w:val="center"/>
              <w:rPr>
                <w:rFonts w:ascii="Cambria" w:hAnsi="Cambria"/>
                <w:color w:val="414042"/>
              </w:rPr>
            </w:pPr>
          </w:p>
        </w:tc>
        <w:tc>
          <w:tcPr>
            <w:tcW w:w="1252" w:type="dxa"/>
            <w:tcBorders>
              <w:top w:val="single" w:sz="4" w:space="0" w:color="A7A8A7"/>
              <w:left w:val="single" w:sz="4" w:space="0" w:color="A7A8A7"/>
              <w:bottom w:val="single" w:sz="4" w:space="0" w:color="A7A8A7"/>
              <w:right w:val="single" w:sz="4" w:space="0" w:color="A7A8A7"/>
            </w:tcBorders>
            <w:shd w:val="clear" w:color="auto" w:fill="DADADA"/>
            <w:vAlign w:val="center"/>
          </w:tcPr>
          <w:p w14:paraId="38867B78" w14:textId="77777777" w:rsidR="00875331" w:rsidRPr="004C6698" w:rsidRDefault="00875331" w:rsidP="000A3B05">
            <w:pPr>
              <w:jc w:val="center"/>
              <w:rPr>
                <w:rFonts w:ascii="Cambria" w:hAnsi="Cambria"/>
                <w:color w:val="414042"/>
              </w:rPr>
            </w:pPr>
          </w:p>
        </w:tc>
      </w:tr>
      <w:tr w:rsidR="00875331" w:rsidRPr="004C6698" w14:paraId="0D189DE7" w14:textId="77777777" w:rsidTr="004C6698">
        <w:trPr>
          <w:trHeight w:hRule="exact" w:val="515"/>
        </w:trPr>
        <w:tc>
          <w:tcPr>
            <w:tcW w:w="3096" w:type="dxa"/>
            <w:tcBorders>
              <w:top w:val="single" w:sz="4" w:space="0" w:color="A7A8A7"/>
              <w:left w:val="single" w:sz="4" w:space="0" w:color="A7A8A7"/>
              <w:bottom w:val="single" w:sz="4" w:space="0" w:color="A7A8A7"/>
              <w:right w:val="single" w:sz="4" w:space="0" w:color="A7A8A7"/>
            </w:tcBorders>
          </w:tcPr>
          <w:p w14:paraId="7796B087" w14:textId="77777777" w:rsidR="00875331" w:rsidRPr="004C6698" w:rsidRDefault="00875331" w:rsidP="00B47019">
            <w:pPr>
              <w:pStyle w:val="TableParagraph"/>
              <w:ind w:left="101"/>
              <w:rPr>
                <w:rFonts w:ascii="Cambria" w:hAnsi="Cambria"/>
                <w:color w:val="414042"/>
              </w:rPr>
            </w:pPr>
            <w:r w:rsidRPr="004C6698">
              <w:rPr>
                <w:rFonts w:ascii="Cambria" w:hAnsi="Cambria"/>
                <w:color w:val="414042"/>
              </w:rPr>
              <w:t>Water &amp; sewer</w:t>
            </w:r>
          </w:p>
        </w:tc>
        <w:tc>
          <w:tcPr>
            <w:tcW w:w="1252" w:type="dxa"/>
            <w:tcBorders>
              <w:top w:val="single" w:sz="4" w:space="0" w:color="A7A8A7"/>
              <w:left w:val="single" w:sz="4" w:space="0" w:color="A7A8A7"/>
              <w:bottom w:val="single" w:sz="4" w:space="0" w:color="A7A8A7"/>
              <w:right w:val="single" w:sz="4" w:space="0" w:color="A7A8A7"/>
            </w:tcBorders>
            <w:vAlign w:val="center"/>
          </w:tcPr>
          <w:p w14:paraId="6AFF2E3D" w14:textId="77777777" w:rsidR="00875331" w:rsidRPr="004C6698" w:rsidRDefault="00875331" w:rsidP="000A3B05">
            <w:pPr>
              <w:jc w:val="center"/>
              <w:rPr>
                <w:rFonts w:ascii="Cambria" w:hAnsi="Cambria"/>
                <w:color w:val="414042"/>
              </w:rPr>
            </w:pPr>
          </w:p>
        </w:tc>
        <w:tc>
          <w:tcPr>
            <w:tcW w:w="1250" w:type="dxa"/>
            <w:tcBorders>
              <w:top w:val="single" w:sz="4" w:space="0" w:color="A7A8A7"/>
              <w:left w:val="single" w:sz="4" w:space="0" w:color="A7A8A7"/>
              <w:bottom w:val="single" w:sz="4" w:space="0" w:color="A7A8A7"/>
              <w:right w:val="single" w:sz="4" w:space="0" w:color="A7A8A7"/>
            </w:tcBorders>
            <w:vAlign w:val="center"/>
          </w:tcPr>
          <w:p w14:paraId="5A9DDC76" w14:textId="77777777" w:rsidR="00875331" w:rsidRPr="004C6698" w:rsidRDefault="00875331" w:rsidP="000A3B05">
            <w:pPr>
              <w:jc w:val="center"/>
              <w:rPr>
                <w:rFonts w:ascii="Cambria" w:hAnsi="Cambria"/>
                <w:color w:val="414042"/>
              </w:rPr>
            </w:pPr>
          </w:p>
        </w:tc>
        <w:tc>
          <w:tcPr>
            <w:tcW w:w="1250" w:type="dxa"/>
            <w:tcBorders>
              <w:top w:val="single" w:sz="4" w:space="0" w:color="A7A8A7"/>
              <w:left w:val="single" w:sz="4" w:space="0" w:color="A7A8A7"/>
              <w:bottom w:val="single" w:sz="4" w:space="0" w:color="A7A8A7"/>
              <w:right w:val="single" w:sz="4" w:space="0" w:color="A7A8A7"/>
            </w:tcBorders>
            <w:vAlign w:val="center"/>
          </w:tcPr>
          <w:p w14:paraId="751F6FE8" w14:textId="77777777" w:rsidR="00875331" w:rsidRPr="004C6698" w:rsidRDefault="00875331" w:rsidP="000A3B05">
            <w:pPr>
              <w:jc w:val="center"/>
              <w:rPr>
                <w:rFonts w:ascii="Cambria" w:hAnsi="Cambria"/>
                <w:color w:val="414042"/>
              </w:rPr>
            </w:pPr>
          </w:p>
        </w:tc>
        <w:tc>
          <w:tcPr>
            <w:tcW w:w="1250" w:type="dxa"/>
            <w:tcBorders>
              <w:top w:val="single" w:sz="4" w:space="0" w:color="A7A8A7"/>
              <w:left w:val="single" w:sz="4" w:space="0" w:color="A7A8A7"/>
              <w:bottom w:val="single" w:sz="4" w:space="0" w:color="A7A8A7"/>
              <w:right w:val="single" w:sz="4" w:space="0" w:color="A7A8A7"/>
            </w:tcBorders>
            <w:vAlign w:val="center"/>
          </w:tcPr>
          <w:p w14:paraId="52151DB4" w14:textId="77777777" w:rsidR="00875331" w:rsidRPr="004C6698" w:rsidRDefault="00875331" w:rsidP="000A3B05">
            <w:pPr>
              <w:jc w:val="center"/>
              <w:rPr>
                <w:rFonts w:ascii="Cambria" w:hAnsi="Cambria"/>
                <w:color w:val="414042"/>
              </w:rPr>
            </w:pPr>
          </w:p>
        </w:tc>
        <w:tc>
          <w:tcPr>
            <w:tcW w:w="1252" w:type="dxa"/>
            <w:tcBorders>
              <w:top w:val="single" w:sz="4" w:space="0" w:color="A7A8A7"/>
              <w:left w:val="single" w:sz="4" w:space="0" w:color="A7A8A7"/>
              <w:bottom w:val="single" w:sz="4" w:space="0" w:color="A7A8A7"/>
              <w:right w:val="single" w:sz="4" w:space="0" w:color="A7A8A7"/>
            </w:tcBorders>
            <w:vAlign w:val="center"/>
          </w:tcPr>
          <w:p w14:paraId="0F215723" w14:textId="77777777" w:rsidR="00875331" w:rsidRPr="004C6698" w:rsidRDefault="00875331" w:rsidP="000A3B05">
            <w:pPr>
              <w:jc w:val="center"/>
              <w:rPr>
                <w:rFonts w:ascii="Cambria" w:hAnsi="Cambria"/>
                <w:color w:val="414042"/>
              </w:rPr>
            </w:pPr>
          </w:p>
        </w:tc>
      </w:tr>
      <w:tr w:rsidR="00875331" w:rsidRPr="004C6698" w14:paraId="54AD8347" w14:textId="77777777" w:rsidTr="004C6698">
        <w:trPr>
          <w:trHeight w:hRule="exact" w:val="514"/>
        </w:trPr>
        <w:tc>
          <w:tcPr>
            <w:tcW w:w="3096" w:type="dxa"/>
            <w:tcBorders>
              <w:top w:val="single" w:sz="4" w:space="0" w:color="A7A8A7"/>
              <w:left w:val="single" w:sz="4" w:space="0" w:color="A7A8A7"/>
              <w:bottom w:val="single" w:sz="4" w:space="0" w:color="A7A8A7"/>
              <w:right w:val="single" w:sz="4" w:space="0" w:color="A7A8A7"/>
            </w:tcBorders>
            <w:shd w:val="clear" w:color="auto" w:fill="DADADA"/>
          </w:tcPr>
          <w:p w14:paraId="046E65A3" w14:textId="77777777" w:rsidR="00875331" w:rsidRPr="004C6698" w:rsidRDefault="00875331" w:rsidP="00B47019">
            <w:pPr>
              <w:pStyle w:val="TableParagraph"/>
              <w:ind w:left="101"/>
              <w:rPr>
                <w:rFonts w:ascii="Cambria" w:hAnsi="Cambria"/>
                <w:color w:val="414042"/>
              </w:rPr>
            </w:pPr>
            <w:r w:rsidRPr="004C6698">
              <w:rPr>
                <w:rFonts w:ascii="Cambria" w:hAnsi="Cambria"/>
                <w:color w:val="414042"/>
              </w:rPr>
              <w:t>Real estate taxes</w:t>
            </w:r>
          </w:p>
        </w:tc>
        <w:tc>
          <w:tcPr>
            <w:tcW w:w="1252" w:type="dxa"/>
            <w:tcBorders>
              <w:top w:val="single" w:sz="4" w:space="0" w:color="A7A8A7"/>
              <w:left w:val="single" w:sz="4" w:space="0" w:color="A7A8A7"/>
              <w:bottom w:val="single" w:sz="4" w:space="0" w:color="A7A8A7"/>
              <w:right w:val="single" w:sz="4" w:space="0" w:color="A7A8A7"/>
            </w:tcBorders>
            <w:shd w:val="clear" w:color="auto" w:fill="DADADA"/>
            <w:vAlign w:val="center"/>
          </w:tcPr>
          <w:p w14:paraId="1A3DD2F8" w14:textId="77777777" w:rsidR="00875331" w:rsidRPr="004C6698" w:rsidRDefault="00875331" w:rsidP="000A3B05">
            <w:pPr>
              <w:jc w:val="center"/>
              <w:rPr>
                <w:rFonts w:ascii="Cambria" w:hAnsi="Cambria"/>
                <w:color w:val="414042"/>
              </w:rPr>
            </w:pPr>
          </w:p>
        </w:tc>
        <w:tc>
          <w:tcPr>
            <w:tcW w:w="1250" w:type="dxa"/>
            <w:tcBorders>
              <w:top w:val="single" w:sz="4" w:space="0" w:color="A7A8A7"/>
              <w:left w:val="single" w:sz="4" w:space="0" w:color="A7A8A7"/>
              <w:bottom w:val="single" w:sz="4" w:space="0" w:color="A7A8A7"/>
              <w:right w:val="single" w:sz="4" w:space="0" w:color="A7A8A7"/>
            </w:tcBorders>
            <w:shd w:val="clear" w:color="auto" w:fill="DADADA"/>
            <w:vAlign w:val="center"/>
          </w:tcPr>
          <w:p w14:paraId="50D322C6" w14:textId="77777777" w:rsidR="00875331" w:rsidRPr="004C6698" w:rsidRDefault="00875331" w:rsidP="000A3B05">
            <w:pPr>
              <w:jc w:val="center"/>
              <w:rPr>
                <w:rFonts w:ascii="Cambria" w:hAnsi="Cambria"/>
                <w:color w:val="414042"/>
              </w:rPr>
            </w:pPr>
          </w:p>
        </w:tc>
        <w:tc>
          <w:tcPr>
            <w:tcW w:w="1250" w:type="dxa"/>
            <w:tcBorders>
              <w:top w:val="single" w:sz="4" w:space="0" w:color="A7A8A7"/>
              <w:left w:val="single" w:sz="4" w:space="0" w:color="A7A8A7"/>
              <w:bottom w:val="single" w:sz="4" w:space="0" w:color="A7A8A7"/>
              <w:right w:val="single" w:sz="4" w:space="0" w:color="A7A8A7"/>
            </w:tcBorders>
            <w:shd w:val="clear" w:color="auto" w:fill="DADADA"/>
            <w:vAlign w:val="center"/>
          </w:tcPr>
          <w:p w14:paraId="4EE9E5FD" w14:textId="77777777" w:rsidR="00875331" w:rsidRPr="004C6698" w:rsidRDefault="00875331" w:rsidP="000A3B05">
            <w:pPr>
              <w:jc w:val="center"/>
              <w:rPr>
                <w:rFonts w:ascii="Cambria" w:hAnsi="Cambria"/>
                <w:color w:val="414042"/>
              </w:rPr>
            </w:pPr>
          </w:p>
        </w:tc>
        <w:tc>
          <w:tcPr>
            <w:tcW w:w="1250" w:type="dxa"/>
            <w:tcBorders>
              <w:top w:val="single" w:sz="4" w:space="0" w:color="A7A8A7"/>
              <w:left w:val="single" w:sz="4" w:space="0" w:color="A7A8A7"/>
              <w:bottom w:val="single" w:sz="4" w:space="0" w:color="A7A8A7"/>
              <w:right w:val="single" w:sz="4" w:space="0" w:color="A7A8A7"/>
            </w:tcBorders>
            <w:shd w:val="clear" w:color="auto" w:fill="DADADA"/>
            <w:vAlign w:val="center"/>
          </w:tcPr>
          <w:p w14:paraId="7E28EF80" w14:textId="77777777" w:rsidR="00875331" w:rsidRPr="004C6698" w:rsidRDefault="00875331" w:rsidP="000A3B05">
            <w:pPr>
              <w:jc w:val="center"/>
              <w:rPr>
                <w:rFonts w:ascii="Cambria" w:hAnsi="Cambria"/>
                <w:color w:val="414042"/>
              </w:rPr>
            </w:pPr>
          </w:p>
        </w:tc>
        <w:tc>
          <w:tcPr>
            <w:tcW w:w="1252" w:type="dxa"/>
            <w:tcBorders>
              <w:top w:val="single" w:sz="4" w:space="0" w:color="A7A8A7"/>
              <w:left w:val="single" w:sz="4" w:space="0" w:color="A7A8A7"/>
              <w:bottom w:val="single" w:sz="4" w:space="0" w:color="A7A8A7"/>
              <w:right w:val="single" w:sz="4" w:space="0" w:color="A7A8A7"/>
            </w:tcBorders>
            <w:shd w:val="clear" w:color="auto" w:fill="DADADA"/>
            <w:vAlign w:val="center"/>
          </w:tcPr>
          <w:p w14:paraId="0379047B" w14:textId="77777777" w:rsidR="00875331" w:rsidRPr="004C6698" w:rsidRDefault="00875331" w:rsidP="000A3B05">
            <w:pPr>
              <w:jc w:val="center"/>
              <w:rPr>
                <w:rFonts w:ascii="Cambria" w:hAnsi="Cambria"/>
                <w:color w:val="414042"/>
              </w:rPr>
            </w:pPr>
          </w:p>
        </w:tc>
      </w:tr>
      <w:tr w:rsidR="00875331" w:rsidRPr="004C6698" w14:paraId="1F95ED39" w14:textId="77777777" w:rsidTr="004C6698">
        <w:trPr>
          <w:trHeight w:hRule="exact" w:val="520"/>
        </w:trPr>
        <w:tc>
          <w:tcPr>
            <w:tcW w:w="3096" w:type="dxa"/>
            <w:tcBorders>
              <w:top w:val="single" w:sz="4" w:space="0" w:color="A7A8A7"/>
              <w:left w:val="single" w:sz="4" w:space="0" w:color="A7A8A7"/>
              <w:bottom w:val="single" w:sz="4" w:space="0" w:color="A7A8A7"/>
              <w:right w:val="single" w:sz="4" w:space="0" w:color="A7A8A7"/>
            </w:tcBorders>
          </w:tcPr>
          <w:p w14:paraId="1F921529" w14:textId="77777777" w:rsidR="00875331" w:rsidRPr="004C6698" w:rsidRDefault="00875331" w:rsidP="00B47019">
            <w:pPr>
              <w:pStyle w:val="TableParagraph"/>
              <w:ind w:left="101"/>
              <w:rPr>
                <w:rFonts w:ascii="Cambria" w:hAnsi="Cambria"/>
                <w:color w:val="414042"/>
              </w:rPr>
            </w:pPr>
            <w:r w:rsidRPr="004C6698">
              <w:rPr>
                <w:rFonts w:ascii="Cambria" w:hAnsi="Cambria"/>
                <w:color w:val="414042"/>
              </w:rPr>
              <w:t>Insurance</w:t>
            </w:r>
          </w:p>
        </w:tc>
        <w:tc>
          <w:tcPr>
            <w:tcW w:w="1252" w:type="dxa"/>
            <w:tcBorders>
              <w:top w:val="single" w:sz="4" w:space="0" w:color="A7A8A7"/>
              <w:left w:val="single" w:sz="4" w:space="0" w:color="A7A8A7"/>
              <w:bottom w:val="single" w:sz="4" w:space="0" w:color="A7A8A7"/>
              <w:right w:val="single" w:sz="4" w:space="0" w:color="A7A8A7"/>
            </w:tcBorders>
            <w:vAlign w:val="center"/>
          </w:tcPr>
          <w:p w14:paraId="42427B9E" w14:textId="77777777" w:rsidR="00875331" w:rsidRPr="004C6698" w:rsidRDefault="00875331" w:rsidP="000A3B05">
            <w:pPr>
              <w:jc w:val="center"/>
              <w:rPr>
                <w:rFonts w:ascii="Cambria" w:hAnsi="Cambria"/>
                <w:color w:val="414042"/>
              </w:rPr>
            </w:pPr>
          </w:p>
        </w:tc>
        <w:tc>
          <w:tcPr>
            <w:tcW w:w="1250" w:type="dxa"/>
            <w:tcBorders>
              <w:top w:val="single" w:sz="4" w:space="0" w:color="A7A8A7"/>
              <w:left w:val="single" w:sz="4" w:space="0" w:color="A7A8A7"/>
              <w:bottom w:val="single" w:sz="4" w:space="0" w:color="A7A8A7"/>
              <w:right w:val="single" w:sz="4" w:space="0" w:color="A7A8A7"/>
            </w:tcBorders>
            <w:vAlign w:val="center"/>
          </w:tcPr>
          <w:p w14:paraId="0B8D3F4F" w14:textId="77777777" w:rsidR="00875331" w:rsidRPr="004C6698" w:rsidRDefault="00875331" w:rsidP="000A3B05">
            <w:pPr>
              <w:jc w:val="center"/>
              <w:rPr>
                <w:rFonts w:ascii="Cambria" w:hAnsi="Cambria"/>
                <w:color w:val="414042"/>
              </w:rPr>
            </w:pPr>
          </w:p>
        </w:tc>
        <w:tc>
          <w:tcPr>
            <w:tcW w:w="1250" w:type="dxa"/>
            <w:tcBorders>
              <w:top w:val="single" w:sz="4" w:space="0" w:color="A7A8A7"/>
              <w:left w:val="single" w:sz="4" w:space="0" w:color="A7A8A7"/>
              <w:bottom w:val="single" w:sz="4" w:space="0" w:color="A7A8A7"/>
              <w:right w:val="single" w:sz="4" w:space="0" w:color="A7A8A7"/>
            </w:tcBorders>
            <w:vAlign w:val="center"/>
          </w:tcPr>
          <w:p w14:paraId="44C2642F" w14:textId="77777777" w:rsidR="00875331" w:rsidRPr="004C6698" w:rsidRDefault="00875331" w:rsidP="000A3B05">
            <w:pPr>
              <w:jc w:val="center"/>
              <w:rPr>
                <w:rFonts w:ascii="Cambria" w:hAnsi="Cambria"/>
                <w:color w:val="414042"/>
              </w:rPr>
            </w:pPr>
          </w:p>
        </w:tc>
        <w:tc>
          <w:tcPr>
            <w:tcW w:w="1250" w:type="dxa"/>
            <w:tcBorders>
              <w:top w:val="single" w:sz="4" w:space="0" w:color="A7A8A7"/>
              <w:left w:val="single" w:sz="4" w:space="0" w:color="A7A8A7"/>
              <w:bottom w:val="single" w:sz="4" w:space="0" w:color="A7A8A7"/>
              <w:right w:val="single" w:sz="4" w:space="0" w:color="A7A8A7"/>
            </w:tcBorders>
            <w:vAlign w:val="center"/>
          </w:tcPr>
          <w:p w14:paraId="708A3889" w14:textId="77777777" w:rsidR="00875331" w:rsidRPr="004C6698" w:rsidRDefault="00875331" w:rsidP="000A3B05">
            <w:pPr>
              <w:jc w:val="center"/>
              <w:rPr>
                <w:rFonts w:ascii="Cambria" w:hAnsi="Cambria"/>
                <w:color w:val="414042"/>
              </w:rPr>
            </w:pPr>
          </w:p>
        </w:tc>
        <w:tc>
          <w:tcPr>
            <w:tcW w:w="1252" w:type="dxa"/>
            <w:tcBorders>
              <w:top w:val="single" w:sz="4" w:space="0" w:color="A7A8A7"/>
              <w:left w:val="single" w:sz="4" w:space="0" w:color="A7A8A7"/>
              <w:bottom w:val="single" w:sz="4" w:space="0" w:color="A7A8A7"/>
              <w:right w:val="single" w:sz="4" w:space="0" w:color="A7A8A7"/>
            </w:tcBorders>
            <w:vAlign w:val="center"/>
          </w:tcPr>
          <w:p w14:paraId="01A7DB55" w14:textId="77777777" w:rsidR="00875331" w:rsidRPr="004C6698" w:rsidRDefault="00875331" w:rsidP="000A3B05">
            <w:pPr>
              <w:jc w:val="center"/>
              <w:rPr>
                <w:rFonts w:ascii="Cambria" w:hAnsi="Cambria"/>
                <w:color w:val="414042"/>
              </w:rPr>
            </w:pPr>
          </w:p>
        </w:tc>
      </w:tr>
    </w:tbl>
    <w:p w14:paraId="46609B26" w14:textId="77777777" w:rsidR="00F65211" w:rsidRPr="004C6698" w:rsidRDefault="00F65211">
      <w:pPr>
        <w:rPr>
          <w:rFonts w:ascii="Cambria" w:hAnsi="Cambria"/>
        </w:rPr>
      </w:pPr>
      <w:r w:rsidRPr="004C6698">
        <w:rPr>
          <w:rFonts w:ascii="Cambria" w:hAnsi="Cambria"/>
          <w:bCs w:val="0"/>
        </w:rPr>
        <w:br w:type="page"/>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firstRow="1" w:lastRow="1" w:firstColumn="1" w:lastColumn="1" w:noHBand="0" w:noVBand="0"/>
      </w:tblPr>
      <w:tblGrid>
        <w:gridCol w:w="3096"/>
        <w:gridCol w:w="1252"/>
        <w:gridCol w:w="1250"/>
        <w:gridCol w:w="1250"/>
        <w:gridCol w:w="1250"/>
        <w:gridCol w:w="1252"/>
      </w:tblGrid>
      <w:tr w:rsidR="00875331" w:rsidRPr="004C6698" w14:paraId="6D752C48" w14:textId="77777777" w:rsidTr="00C30B4C">
        <w:trPr>
          <w:trHeight w:hRule="exact" w:val="258"/>
        </w:trPr>
        <w:tc>
          <w:tcPr>
            <w:tcW w:w="9350" w:type="dxa"/>
            <w:gridSpan w:val="6"/>
            <w:tcBorders>
              <w:top w:val="nil"/>
              <w:left w:val="nil"/>
              <w:right w:val="nil"/>
            </w:tcBorders>
            <w:shd w:val="clear" w:color="auto" w:fill="434E7E"/>
          </w:tcPr>
          <w:p w14:paraId="55BA7707" w14:textId="73DB7D3E" w:rsidR="00875331" w:rsidRPr="004C6698" w:rsidRDefault="00F65211" w:rsidP="00B47019">
            <w:pPr>
              <w:pStyle w:val="TableParagraph"/>
              <w:spacing w:before="0" w:line="252" w:lineRule="exact"/>
              <w:ind w:left="101" w:right="4123"/>
              <w:rPr>
                <w:rFonts w:ascii="Cambria" w:hAnsi="Cambria"/>
                <w:b/>
                <w:color w:val="FFFFFF"/>
              </w:rPr>
            </w:pPr>
            <w:r w:rsidRPr="004C6698">
              <w:rPr>
                <w:rFonts w:ascii="Cambria" w:eastAsia="Calibri" w:hAnsi="Cambria" w:cs="Times New Roman"/>
                <w:b/>
              </w:rPr>
              <w:lastRenderedPageBreak/>
              <w:br w:type="page"/>
            </w:r>
            <w:r w:rsidRPr="004C6698">
              <w:rPr>
                <w:rFonts w:ascii="Cambria" w:eastAsia="Calibri" w:hAnsi="Cambria" w:cs="Times New Roman"/>
                <w:b/>
                <w:color w:val="FFFFFF"/>
              </w:rPr>
              <w:t>R</w:t>
            </w:r>
            <w:r w:rsidR="00875331" w:rsidRPr="004C6698">
              <w:rPr>
                <w:rFonts w:ascii="Cambria" w:hAnsi="Cambria"/>
                <w:b/>
                <w:color w:val="FFFFFF"/>
              </w:rPr>
              <w:t>evenue</w:t>
            </w:r>
          </w:p>
        </w:tc>
      </w:tr>
      <w:tr w:rsidR="00875331" w:rsidRPr="004C6698" w14:paraId="02DF408B" w14:textId="77777777" w:rsidTr="00C30B4C">
        <w:trPr>
          <w:trHeight w:hRule="exact" w:val="468"/>
        </w:trPr>
        <w:tc>
          <w:tcPr>
            <w:tcW w:w="3096" w:type="dxa"/>
            <w:tcBorders>
              <w:left w:val="single" w:sz="4" w:space="0" w:color="A7A8A7"/>
              <w:bottom w:val="single" w:sz="4" w:space="0" w:color="A7A8A7"/>
              <w:right w:val="single" w:sz="4" w:space="0" w:color="A7A8A7"/>
            </w:tcBorders>
            <w:shd w:val="clear" w:color="auto" w:fill="FFC629"/>
          </w:tcPr>
          <w:p w14:paraId="4330BB7E" w14:textId="77777777" w:rsidR="00875331" w:rsidRPr="004C6698" w:rsidRDefault="00875331" w:rsidP="00B47019">
            <w:pPr>
              <w:pStyle w:val="TableParagraph"/>
              <w:spacing w:before="125"/>
              <w:ind w:left="101"/>
              <w:rPr>
                <w:rFonts w:ascii="Cambria" w:hAnsi="Cambria"/>
                <w:b/>
                <w:iCs/>
                <w:color w:val="434E7E"/>
              </w:rPr>
            </w:pPr>
            <w:r w:rsidRPr="004C6698">
              <w:rPr>
                <w:rFonts w:ascii="Cambria" w:hAnsi="Cambria"/>
                <w:b/>
                <w:iCs/>
                <w:color w:val="434E7E"/>
              </w:rPr>
              <w:t>Line item</w:t>
            </w:r>
          </w:p>
        </w:tc>
        <w:tc>
          <w:tcPr>
            <w:tcW w:w="1252" w:type="dxa"/>
            <w:tcBorders>
              <w:left w:val="single" w:sz="4" w:space="0" w:color="A7A8A7"/>
              <w:bottom w:val="single" w:sz="4" w:space="0" w:color="A7A8A7"/>
              <w:right w:val="single" w:sz="4" w:space="0" w:color="A7A8A7"/>
            </w:tcBorders>
            <w:shd w:val="clear" w:color="auto" w:fill="FFC629"/>
          </w:tcPr>
          <w:p w14:paraId="3F95BBFF" w14:textId="77777777" w:rsidR="00875331" w:rsidRPr="004C6698" w:rsidRDefault="00875331" w:rsidP="00B47019">
            <w:pPr>
              <w:pStyle w:val="TableParagraph"/>
              <w:spacing w:before="125"/>
              <w:ind w:left="101" w:right="295"/>
              <w:rPr>
                <w:rFonts w:ascii="Cambria" w:hAnsi="Cambria"/>
                <w:b/>
                <w:iCs/>
                <w:color w:val="434E7E"/>
              </w:rPr>
            </w:pPr>
            <w:r w:rsidRPr="004C6698">
              <w:rPr>
                <w:rFonts w:ascii="Cambria" w:hAnsi="Cambria"/>
                <w:b/>
                <w:iCs/>
                <w:color w:val="434E7E"/>
              </w:rPr>
              <w:t>Year 1</w:t>
            </w:r>
          </w:p>
        </w:tc>
        <w:tc>
          <w:tcPr>
            <w:tcW w:w="1250" w:type="dxa"/>
            <w:tcBorders>
              <w:left w:val="single" w:sz="4" w:space="0" w:color="A7A8A7"/>
              <w:bottom w:val="single" w:sz="4" w:space="0" w:color="A7A8A7"/>
              <w:right w:val="single" w:sz="4" w:space="0" w:color="A7A8A7"/>
            </w:tcBorders>
            <w:shd w:val="clear" w:color="auto" w:fill="FFC629"/>
          </w:tcPr>
          <w:p w14:paraId="6E59FCB3" w14:textId="77777777" w:rsidR="00875331" w:rsidRPr="004C6698" w:rsidRDefault="00875331" w:rsidP="00B47019">
            <w:pPr>
              <w:pStyle w:val="TableParagraph"/>
              <w:spacing w:before="125"/>
              <w:ind w:left="101" w:right="276"/>
              <w:rPr>
                <w:rFonts w:ascii="Cambria" w:hAnsi="Cambria"/>
                <w:b/>
                <w:iCs/>
                <w:color w:val="434E7E"/>
              </w:rPr>
            </w:pPr>
            <w:r w:rsidRPr="004C6698">
              <w:rPr>
                <w:rFonts w:ascii="Cambria" w:hAnsi="Cambria"/>
                <w:b/>
                <w:iCs/>
                <w:color w:val="434E7E"/>
              </w:rPr>
              <w:t>Year 2</w:t>
            </w:r>
          </w:p>
        </w:tc>
        <w:tc>
          <w:tcPr>
            <w:tcW w:w="1250" w:type="dxa"/>
            <w:tcBorders>
              <w:left w:val="single" w:sz="4" w:space="0" w:color="A7A8A7"/>
              <w:bottom w:val="single" w:sz="4" w:space="0" w:color="A7A8A7"/>
              <w:right w:val="single" w:sz="4" w:space="0" w:color="A7A8A7"/>
            </w:tcBorders>
            <w:shd w:val="clear" w:color="auto" w:fill="FFC629"/>
          </w:tcPr>
          <w:p w14:paraId="0D4061C8" w14:textId="77777777" w:rsidR="00875331" w:rsidRPr="004C6698" w:rsidRDefault="00875331" w:rsidP="00B47019">
            <w:pPr>
              <w:pStyle w:val="TableParagraph"/>
              <w:spacing w:before="125"/>
              <w:ind w:left="101" w:right="276"/>
              <w:rPr>
                <w:rFonts w:ascii="Cambria" w:hAnsi="Cambria"/>
                <w:b/>
                <w:iCs/>
                <w:color w:val="434E7E"/>
              </w:rPr>
            </w:pPr>
            <w:r w:rsidRPr="004C6698">
              <w:rPr>
                <w:rFonts w:ascii="Cambria" w:hAnsi="Cambria"/>
                <w:b/>
                <w:iCs/>
                <w:color w:val="434E7E"/>
              </w:rPr>
              <w:t>Year 3</w:t>
            </w:r>
          </w:p>
        </w:tc>
        <w:tc>
          <w:tcPr>
            <w:tcW w:w="1250" w:type="dxa"/>
            <w:tcBorders>
              <w:left w:val="single" w:sz="4" w:space="0" w:color="A7A8A7"/>
              <w:bottom w:val="single" w:sz="4" w:space="0" w:color="A7A8A7"/>
              <w:right w:val="single" w:sz="4" w:space="0" w:color="A7A8A7"/>
            </w:tcBorders>
            <w:shd w:val="clear" w:color="auto" w:fill="FFC629"/>
          </w:tcPr>
          <w:p w14:paraId="79F3E7C8" w14:textId="77777777" w:rsidR="00875331" w:rsidRPr="004C6698" w:rsidRDefault="00875331" w:rsidP="00B47019">
            <w:pPr>
              <w:pStyle w:val="TableParagraph"/>
              <w:spacing w:before="125"/>
              <w:ind w:left="101" w:right="276"/>
              <w:rPr>
                <w:rFonts w:ascii="Cambria" w:hAnsi="Cambria"/>
                <w:b/>
                <w:iCs/>
                <w:color w:val="434E7E"/>
              </w:rPr>
            </w:pPr>
            <w:r w:rsidRPr="004C6698">
              <w:rPr>
                <w:rFonts w:ascii="Cambria" w:hAnsi="Cambria"/>
                <w:b/>
                <w:iCs/>
                <w:color w:val="434E7E"/>
              </w:rPr>
              <w:t>Year 4</w:t>
            </w:r>
          </w:p>
        </w:tc>
        <w:tc>
          <w:tcPr>
            <w:tcW w:w="1252" w:type="dxa"/>
            <w:tcBorders>
              <w:left w:val="single" w:sz="4" w:space="0" w:color="A7A8A7"/>
              <w:bottom w:val="single" w:sz="4" w:space="0" w:color="A7A8A7"/>
              <w:right w:val="single" w:sz="4" w:space="0" w:color="A7A8A7"/>
            </w:tcBorders>
            <w:shd w:val="clear" w:color="auto" w:fill="FFC629"/>
          </w:tcPr>
          <w:p w14:paraId="1D0FD15B" w14:textId="77777777" w:rsidR="00875331" w:rsidRPr="004C6698" w:rsidRDefault="00875331" w:rsidP="00B47019">
            <w:pPr>
              <w:pStyle w:val="TableParagraph"/>
              <w:spacing w:before="125"/>
              <w:ind w:left="101" w:right="277"/>
              <w:rPr>
                <w:rFonts w:ascii="Cambria" w:hAnsi="Cambria"/>
                <w:b/>
                <w:iCs/>
                <w:color w:val="434E7E"/>
              </w:rPr>
            </w:pPr>
            <w:r w:rsidRPr="004C6698">
              <w:rPr>
                <w:rFonts w:ascii="Cambria" w:hAnsi="Cambria"/>
                <w:b/>
                <w:iCs/>
                <w:color w:val="434E7E"/>
              </w:rPr>
              <w:t>Year 5</w:t>
            </w:r>
          </w:p>
        </w:tc>
      </w:tr>
      <w:tr w:rsidR="00875331" w:rsidRPr="004C6698" w14:paraId="6A074000" w14:textId="77777777" w:rsidTr="004C6698">
        <w:trPr>
          <w:trHeight w:hRule="exact" w:val="516"/>
        </w:trPr>
        <w:tc>
          <w:tcPr>
            <w:tcW w:w="3096" w:type="dxa"/>
            <w:tcBorders>
              <w:top w:val="single" w:sz="4" w:space="0" w:color="A7A8A7"/>
              <w:left w:val="single" w:sz="4" w:space="0" w:color="A7A8A7"/>
              <w:bottom w:val="single" w:sz="4" w:space="0" w:color="A7A8A7"/>
              <w:right w:val="single" w:sz="4" w:space="0" w:color="A7A8A7"/>
            </w:tcBorders>
            <w:vAlign w:val="center"/>
          </w:tcPr>
          <w:p w14:paraId="49BBB59D" w14:textId="0984E6E9" w:rsidR="00875331" w:rsidRPr="004C6698" w:rsidRDefault="00875331" w:rsidP="00F246CC">
            <w:pPr>
              <w:pStyle w:val="TableParagraph"/>
              <w:spacing w:before="0"/>
              <w:ind w:left="101" w:right="804"/>
              <w:rPr>
                <w:rFonts w:ascii="Cambria" w:hAnsi="Cambria"/>
                <w:color w:val="414042"/>
              </w:rPr>
            </w:pPr>
            <w:r w:rsidRPr="004C6698">
              <w:rPr>
                <w:rFonts w:ascii="Cambria" w:hAnsi="Cambria"/>
                <w:color w:val="414042"/>
              </w:rPr>
              <w:t>Average rental rate ($/</w:t>
            </w:r>
            <w:r w:rsidR="00F246CC" w:rsidRPr="004C6698">
              <w:rPr>
                <w:rFonts w:ascii="Cambria" w:hAnsi="Cambria"/>
                <w:color w:val="414042"/>
              </w:rPr>
              <w:t>ft</w:t>
            </w:r>
            <w:r w:rsidR="00F246CC" w:rsidRPr="004C6698">
              <w:rPr>
                <w:rFonts w:ascii="Cambria" w:hAnsi="Cambria"/>
                <w:color w:val="414042"/>
                <w:vertAlign w:val="superscript"/>
              </w:rPr>
              <w:t>2</w:t>
            </w:r>
            <w:r w:rsidRPr="004C6698">
              <w:rPr>
                <w:rFonts w:ascii="Cambria" w:hAnsi="Cambria"/>
                <w:color w:val="414042"/>
              </w:rPr>
              <w:t>)</w:t>
            </w:r>
          </w:p>
        </w:tc>
        <w:tc>
          <w:tcPr>
            <w:tcW w:w="1252" w:type="dxa"/>
            <w:tcBorders>
              <w:top w:val="single" w:sz="4" w:space="0" w:color="A7A8A7"/>
              <w:left w:val="single" w:sz="4" w:space="0" w:color="A7A8A7"/>
              <w:bottom w:val="single" w:sz="4" w:space="0" w:color="A7A8A7"/>
              <w:right w:val="single" w:sz="4" w:space="0" w:color="A7A8A7"/>
            </w:tcBorders>
            <w:vAlign w:val="center"/>
          </w:tcPr>
          <w:p w14:paraId="41332CD1" w14:textId="77777777" w:rsidR="00875331" w:rsidRPr="004C6698" w:rsidRDefault="00875331" w:rsidP="000A3B05">
            <w:pPr>
              <w:jc w:val="center"/>
              <w:rPr>
                <w:rFonts w:ascii="Cambria" w:hAnsi="Cambria"/>
                <w:color w:val="414042"/>
              </w:rPr>
            </w:pPr>
          </w:p>
        </w:tc>
        <w:tc>
          <w:tcPr>
            <w:tcW w:w="1250" w:type="dxa"/>
            <w:tcBorders>
              <w:top w:val="single" w:sz="4" w:space="0" w:color="A7A8A7"/>
              <w:left w:val="single" w:sz="4" w:space="0" w:color="A7A8A7"/>
              <w:bottom w:val="single" w:sz="4" w:space="0" w:color="A7A8A7"/>
              <w:right w:val="single" w:sz="4" w:space="0" w:color="A7A8A7"/>
            </w:tcBorders>
            <w:vAlign w:val="center"/>
          </w:tcPr>
          <w:p w14:paraId="634B242B" w14:textId="77777777" w:rsidR="00875331" w:rsidRPr="004C6698" w:rsidRDefault="00875331" w:rsidP="000A3B05">
            <w:pPr>
              <w:jc w:val="center"/>
              <w:rPr>
                <w:rFonts w:ascii="Cambria" w:hAnsi="Cambria"/>
                <w:color w:val="414042"/>
              </w:rPr>
            </w:pPr>
          </w:p>
        </w:tc>
        <w:tc>
          <w:tcPr>
            <w:tcW w:w="1250" w:type="dxa"/>
            <w:tcBorders>
              <w:top w:val="single" w:sz="4" w:space="0" w:color="A7A8A7"/>
              <w:left w:val="single" w:sz="4" w:space="0" w:color="A7A8A7"/>
              <w:bottom w:val="single" w:sz="4" w:space="0" w:color="A7A8A7"/>
              <w:right w:val="single" w:sz="4" w:space="0" w:color="A7A8A7"/>
            </w:tcBorders>
            <w:vAlign w:val="center"/>
          </w:tcPr>
          <w:p w14:paraId="54B76215" w14:textId="77777777" w:rsidR="00875331" w:rsidRPr="004C6698" w:rsidRDefault="00875331" w:rsidP="000A3B05">
            <w:pPr>
              <w:jc w:val="center"/>
              <w:rPr>
                <w:rFonts w:ascii="Cambria" w:hAnsi="Cambria"/>
                <w:color w:val="414042"/>
              </w:rPr>
            </w:pPr>
          </w:p>
        </w:tc>
        <w:tc>
          <w:tcPr>
            <w:tcW w:w="1250" w:type="dxa"/>
            <w:tcBorders>
              <w:top w:val="single" w:sz="4" w:space="0" w:color="A7A8A7"/>
              <w:left w:val="single" w:sz="4" w:space="0" w:color="A7A8A7"/>
              <w:bottom w:val="single" w:sz="4" w:space="0" w:color="A7A8A7"/>
              <w:right w:val="single" w:sz="4" w:space="0" w:color="A7A8A7"/>
            </w:tcBorders>
            <w:vAlign w:val="center"/>
          </w:tcPr>
          <w:p w14:paraId="1A3A9F04" w14:textId="77777777" w:rsidR="00875331" w:rsidRPr="004C6698" w:rsidRDefault="00875331" w:rsidP="000A3B05">
            <w:pPr>
              <w:jc w:val="center"/>
              <w:rPr>
                <w:rFonts w:ascii="Cambria" w:hAnsi="Cambria"/>
                <w:color w:val="414042"/>
              </w:rPr>
            </w:pPr>
          </w:p>
        </w:tc>
        <w:tc>
          <w:tcPr>
            <w:tcW w:w="1252" w:type="dxa"/>
            <w:tcBorders>
              <w:top w:val="single" w:sz="4" w:space="0" w:color="A7A8A7"/>
              <w:left w:val="single" w:sz="4" w:space="0" w:color="A7A8A7"/>
              <w:bottom w:val="single" w:sz="4" w:space="0" w:color="A7A8A7"/>
              <w:right w:val="single" w:sz="4" w:space="0" w:color="A7A8A7"/>
            </w:tcBorders>
            <w:vAlign w:val="center"/>
          </w:tcPr>
          <w:p w14:paraId="55F318B2" w14:textId="77777777" w:rsidR="00875331" w:rsidRPr="004C6698" w:rsidRDefault="00875331" w:rsidP="000A3B05">
            <w:pPr>
              <w:jc w:val="center"/>
              <w:rPr>
                <w:rFonts w:ascii="Cambria" w:hAnsi="Cambria"/>
                <w:color w:val="414042"/>
              </w:rPr>
            </w:pPr>
          </w:p>
        </w:tc>
      </w:tr>
      <w:tr w:rsidR="00875331" w:rsidRPr="004C6698" w14:paraId="0F8B9F74" w14:textId="77777777" w:rsidTr="004C6698">
        <w:trPr>
          <w:trHeight w:hRule="exact" w:val="516"/>
        </w:trPr>
        <w:tc>
          <w:tcPr>
            <w:tcW w:w="3096" w:type="dxa"/>
            <w:tcBorders>
              <w:top w:val="single" w:sz="4" w:space="0" w:color="A7A8A7"/>
              <w:left w:val="single" w:sz="4" w:space="0" w:color="A7A8A7"/>
              <w:bottom w:val="single" w:sz="4" w:space="0" w:color="A7A8A7"/>
              <w:right w:val="single" w:sz="4" w:space="0" w:color="A7A8A7"/>
            </w:tcBorders>
            <w:shd w:val="clear" w:color="auto" w:fill="DADADA"/>
            <w:vAlign w:val="center"/>
          </w:tcPr>
          <w:p w14:paraId="332F29F3" w14:textId="77777777" w:rsidR="00875331" w:rsidRPr="004C6698" w:rsidRDefault="00875331" w:rsidP="00F246CC">
            <w:pPr>
              <w:pStyle w:val="TableParagraph"/>
              <w:ind w:left="101"/>
              <w:rPr>
                <w:rFonts w:ascii="Cambria" w:hAnsi="Cambria"/>
                <w:color w:val="414042"/>
              </w:rPr>
            </w:pPr>
            <w:r w:rsidRPr="004C6698">
              <w:rPr>
                <w:rFonts w:ascii="Cambria" w:hAnsi="Cambria"/>
                <w:color w:val="414042"/>
              </w:rPr>
              <w:t>Total rent revenue ($)</w:t>
            </w:r>
          </w:p>
        </w:tc>
        <w:tc>
          <w:tcPr>
            <w:tcW w:w="1252" w:type="dxa"/>
            <w:tcBorders>
              <w:top w:val="single" w:sz="4" w:space="0" w:color="A7A8A7"/>
              <w:left w:val="single" w:sz="4" w:space="0" w:color="A7A8A7"/>
              <w:bottom w:val="single" w:sz="4" w:space="0" w:color="A7A8A7"/>
              <w:right w:val="single" w:sz="4" w:space="0" w:color="A7A8A7"/>
            </w:tcBorders>
            <w:shd w:val="clear" w:color="auto" w:fill="DADADA"/>
            <w:vAlign w:val="center"/>
          </w:tcPr>
          <w:p w14:paraId="336922F9" w14:textId="77777777" w:rsidR="00875331" w:rsidRPr="004C6698" w:rsidRDefault="00875331" w:rsidP="000A3B05">
            <w:pPr>
              <w:jc w:val="center"/>
              <w:rPr>
                <w:rFonts w:ascii="Cambria" w:hAnsi="Cambria"/>
                <w:color w:val="414042"/>
              </w:rPr>
            </w:pPr>
          </w:p>
        </w:tc>
        <w:tc>
          <w:tcPr>
            <w:tcW w:w="1250" w:type="dxa"/>
            <w:tcBorders>
              <w:top w:val="single" w:sz="4" w:space="0" w:color="A7A8A7"/>
              <w:left w:val="single" w:sz="4" w:space="0" w:color="A7A8A7"/>
              <w:bottom w:val="single" w:sz="4" w:space="0" w:color="A7A8A7"/>
              <w:right w:val="single" w:sz="4" w:space="0" w:color="A7A8A7"/>
            </w:tcBorders>
            <w:shd w:val="clear" w:color="auto" w:fill="DADADA"/>
            <w:vAlign w:val="center"/>
          </w:tcPr>
          <w:p w14:paraId="636F802C" w14:textId="77777777" w:rsidR="00875331" w:rsidRPr="004C6698" w:rsidRDefault="00875331" w:rsidP="000A3B05">
            <w:pPr>
              <w:jc w:val="center"/>
              <w:rPr>
                <w:rFonts w:ascii="Cambria" w:hAnsi="Cambria"/>
                <w:color w:val="414042"/>
              </w:rPr>
            </w:pPr>
          </w:p>
        </w:tc>
        <w:tc>
          <w:tcPr>
            <w:tcW w:w="1250" w:type="dxa"/>
            <w:tcBorders>
              <w:top w:val="single" w:sz="4" w:space="0" w:color="A7A8A7"/>
              <w:left w:val="single" w:sz="4" w:space="0" w:color="A7A8A7"/>
              <w:bottom w:val="single" w:sz="4" w:space="0" w:color="A7A8A7"/>
              <w:right w:val="single" w:sz="4" w:space="0" w:color="A7A8A7"/>
            </w:tcBorders>
            <w:shd w:val="clear" w:color="auto" w:fill="DADADA"/>
            <w:vAlign w:val="center"/>
          </w:tcPr>
          <w:p w14:paraId="47951065" w14:textId="77777777" w:rsidR="00875331" w:rsidRPr="004C6698" w:rsidRDefault="00875331" w:rsidP="000A3B05">
            <w:pPr>
              <w:jc w:val="center"/>
              <w:rPr>
                <w:rFonts w:ascii="Cambria" w:hAnsi="Cambria"/>
                <w:color w:val="414042"/>
              </w:rPr>
            </w:pPr>
          </w:p>
        </w:tc>
        <w:tc>
          <w:tcPr>
            <w:tcW w:w="1250" w:type="dxa"/>
            <w:tcBorders>
              <w:top w:val="single" w:sz="4" w:space="0" w:color="A7A8A7"/>
              <w:left w:val="single" w:sz="4" w:space="0" w:color="A7A8A7"/>
              <w:bottom w:val="single" w:sz="4" w:space="0" w:color="A7A8A7"/>
              <w:right w:val="single" w:sz="4" w:space="0" w:color="A7A8A7"/>
            </w:tcBorders>
            <w:shd w:val="clear" w:color="auto" w:fill="DADADA"/>
            <w:vAlign w:val="center"/>
          </w:tcPr>
          <w:p w14:paraId="3CA2C88F" w14:textId="77777777" w:rsidR="00875331" w:rsidRPr="004C6698" w:rsidRDefault="00875331" w:rsidP="000A3B05">
            <w:pPr>
              <w:jc w:val="center"/>
              <w:rPr>
                <w:rFonts w:ascii="Cambria" w:hAnsi="Cambria"/>
                <w:color w:val="414042"/>
              </w:rPr>
            </w:pPr>
          </w:p>
        </w:tc>
        <w:tc>
          <w:tcPr>
            <w:tcW w:w="1252" w:type="dxa"/>
            <w:tcBorders>
              <w:top w:val="single" w:sz="4" w:space="0" w:color="A7A8A7"/>
              <w:left w:val="single" w:sz="4" w:space="0" w:color="A7A8A7"/>
              <w:bottom w:val="single" w:sz="4" w:space="0" w:color="A7A8A7"/>
              <w:right w:val="single" w:sz="4" w:space="0" w:color="A7A8A7"/>
            </w:tcBorders>
            <w:shd w:val="clear" w:color="auto" w:fill="DADADA"/>
            <w:vAlign w:val="center"/>
          </w:tcPr>
          <w:p w14:paraId="4BF4F5EF" w14:textId="77777777" w:rsidR="00875331" w:rsidRPr="004C6698" w:rsidRDefault="00875331" w:rsidP="000A3B05">
            <w:pPr>
              <w:jc w:val="center"/>
              <w:rPr>
                <w:rFonts w:ascii="Cambria" w:hAnsi="Cambria"/>
                <w:color w:val="414042"/>
              </w:rPr>
            </w:pPr>
          </w:p>
        </w:tc>
      </w:tr>
      <w:tr w:rsidR="00875331" w:rsidRPr="004C6698" w14:paraId="0BA54CA0" w14:textId="77777777" w:rsidTr="004C6698">
        <w:trPr>
          <w:trHeight w:hRule="exact" w:val="516"/>
        </w:trPr>
        <w:tc>
          <w:tcPr>
            <w:tcW w:w="3096" w:type="dxa"/>
            <w:tcBorders>
              <w:top w:val="single" w:sz="4" w:space="0" w:color="A7A8A7"/>
              <w:left w:val="single" w:sz="4" w:space="0" w:color="A7A8A7"/>
              <w:bottom w:val="single" w:sz="4" w:space="0" w:color="A7A8A7"/>
              <w:right w:val="single" w:sz="4" w:space="0" w:color="A7A8A7"/>
            </w:tcBorders>
            <w:vAlign w:val="center"/>
          </w:tcPr>
          <w:p w14:paraId="7A70DF82" w14:textId="77777777" w:rsidR="00875331" w:rsidRPr="004C6698" w:rsidRDefault="00875331" w:rsidP="00F246CC">
            <w:pPr>
              <w:pStyle w:val="TableParagraph"/>
              <w:ind w:left="101"/>
              <w:rPr>
                <w:rFonts w:ascii="Cambria" w:hAnsi="Cambria"/>
                <w:color w:val="414042"/>
              </w:rPr>
            </w:pPr>
            <w:r w:rsidRPr="004C6698">
              <w:rPr>
                <w:rFonts w:ascii="Cambria" w:hAnsi="Cambria"/>
                <w:color w:val="414042"/>
              </w:rPr>
              <w:t>Annual rent growth (%)</w:t>
            </w:r>
          </w:p>
        </w:tc>
        <w:tc>
          <w:tcPr>
            <w:tcW w:w="1252" w:type="dxa"/>
            <w:tcBorders>
              <w:top w:val="single" w:sz="4" w:space="0" w:color="A7A8A7"/>
              <w:left w:val="single" w:sz="4" w:space="0" w:color="A7A8A7"/>
              <w:bottom w:val="single" w:sz="4" w:space="0" w:color="A7A8A7"/>
              <w:right w:val="single" w:sz="4" w:space="0" w:color="A7A8A7"/>
            </w:tcBorders>
            <w:vAlign w:val="center"/>
          </w:tcPr>
          <w:p w14:paraId="573B6B2C" w14:textId="77777777" w:rsidR="00875331" w:rsidRPr="004C6698" w:rsidRDefault="00875331" w:rsidP="000A3B05">
            <w:pPr>
              <w:jc w:val="center"/>
              <w:rPr>
                <w:rFonts w:ascii="Cambria" w:hAnsi="Cambria"/>
                <w:color w:val="414042"/>
              </w:rPr>
            </w:pPr>
          </w:p>
        </w:tc>
        <w:tc>
          <w:tcPr>
            <w:tcW w:w="1250" w:type="dxa"/>
            <w:tcBorders>
              <w:top w:val="single" w:sz="4" w:space="0" w:color="A7A8A7"/>
              <w:left w:val="single" w:sz="4" w:space="0" w:color="A7A8A7"/>
              <w:bottom w:val="single" w:sz="4" w:space="0" w:color="A7A8A7"/>
              <w:right w:val="single" w:sz="4" w:space="0" w:color="A7A8A7"/>
            </w:tcBorders>
            <w:vAlign w:val="center"/>
          </w:tcPr>
          <w:p w14:paraId="1D8B5506" w14:textId="77777777" w:rsidR="00875331" w:rsidRPr="004C6698" w:rsidRDefault="00875331" w:rsidP="000A3B05">
            <w:pPr>
              <w:jc w:val="center"/>
              <w:rPr>
                <w:rFonts w:ascii="Cambria" w:hAnsi="Cambria"/>
                <w:color w:val="414042"/>
              </w:rPr>
            </w:pPr>
          </w:p>
        </w:tc>
        <w:tc>
          <w:tcPr>
            <w:tcW w:w="1250" w:type="dxa"/>
            <w:tcBorders>
              <w:top w:val="single" w:sz="4" w:space="0" w:color="A7A8A7"/>
              <w:left w:val="single" w:sz="4" w:space="0" w:color="A7A8A7"/>
              <w:bottom w:val="single" w:sz="4" w:space="0" w:color="A7A8A7"/>
              <w:right w:val="single" w:sz="4" w:space="0" w:color="A7A8A7"/>
            </w:tcBorders>
            <w:vAlign w:val="center"/>
          </w:tcPr>
          <w:p w14:paraId="05497916" w14:textId="77777777" w:rsidR="00875331" w:rsidRPr="004C6698" w:rsidRDefault="00875331" w:rsidP="000A3B05">
            <w:pPr>
              <w:jc w:val="center"/>
              <w:rPr>
                <w:rFonts w:ascii="Cambria" w:hAnsi="Cambria"/>
                <w:color w:val="414042"/>
              </w:rPr>
            </w:pPr>
          </w:p>
        </w:tc>
        <w:tc>
          <w:tcPr>
            <w:tcW w:w="1250" w:type="dxa"/>
            <w:tcBorders>
              <w:top w:val="single" w:sz="4" w:space="0" w:color="A7A8A7"/>
              <w:left w:val="single" w:sz="4" w:space="0" w:color="A7A8A7"/>
              <w:bottom w:val="single" w:sz="4" w:space="0" w:color="A7A8A7"/>
              <w:right w:val="single" w:sz="4" w:space="0" w:color="A7A8A7"/>
            </w:tcBorders>
            <w:vAlign w:val="center"/>
          </w:tcPr>
          <w:p w14:paraId="6EB6F36B" w14:textId="77777777" w:rsidR="00875331" w:rsidRPr="004C6698" w:rsidRDefault="00875331" w:rsidP="000A3B05">
            <w:pPr>
              <w:jc w:val="center"/>
              <w:rPr>
                <w:rFonts w:ascii="Cambria" w:hAnsi="Cambria"/>
                <w:color w:val="414042"/>
              </w:rPr>
            </w:pPr>
          </w:p>
        </w:tc>
        <w:tc>
          <w:tcPr>
            <w:tcW w:w="1252" w:type="dxa"/>
            <w:tcBorders>
              <w:top w:val="single" w:sz="4" w:space="0" w:color="A7A8A7"/>
              <w:left w:val="single" w:sz="4" w:space="0" w:color="A7A8A7"/>
              <w:bottom w:val="single" w:sz="4" w:space="0" w:color="A7A8A7"/>
              <w:right w:val="single" w:sz="4" w:space="0" w:color="A7A8A7"/>
            </w:tcBorders>
            <w:vAlign w:val="center"/>
          </w:tcPr>
          <w:p w14:paraId="7BA53313" w14:textId="77777777" w:rsidR="00875331" w:rsidRPr="004C6698" w:rsidRDefault="00875331" w:rsidP="000A3B05">
            <w:pPr>
              <w:jc w:val="center"/>
              <w:rPr>
                <w:rFonts w:ascii="Cambria" w:hAnsi="Cambria"/>
                <w:color w:val="414042"/>
              </w:rPr>
            </w:pPr>
          </w:p>
        </w:tc>
      </w:tr>
      <w:tr w:rsidR="00875331" w:rsidRPr="004C6698" w14:paraId="76D284C4" w14:textId="77777777" w:rsidTr="004C6698">
        <w:trPr>
          <w:trHeight w:hRule="exact" w:val="516"/>
        </w:trPr>
        <w:tc>
          <w:tcPr>
            <w:tcW w:w="3096" w:type="dxa"/>
            <w:tcBorders>
              <w:top w:val="single" w:sz="4" w:space="0" w:color="A7A8A7"/>
              <w:left w:val="single" w:sz="4" w:space="0" w:color="A7A8A7"/>
              <w:bottom w:val="single" w:sz="4" w:space="0" w:color="A7A8A7"/>
              <w:right w:val="single" w:sz="4" w:space="0" w:color="A7A8A7"/>
            </w:tcBorders>
            <w:shd w:val="clear" w:color="auto" w:fill="DADADA"/>
            <w:vAlign w:val="center"/>
          </w:tcPr>
          <w:p w14:paraId="5F795F2E" w14:textId="77777777" w:rsidR="00875331" w:rsidRPr="004C6698" w:rsidRDefault="00875331" w:rsidP="00F246CC">
            <w:pPr>
              <w:pStyle w:val="TableParagraph"/>
              <w:ind w:left="101"/>
              <w:rPr>
                <w:rFonts w:ascii="Cambria" w:hAnsi="Cambria"/>
                <w:color w:val="414042"/>
              </w:rPr>
            </w:pPr>
            <w:r w:rsidRPr="004C6698">
              <w:rPr>
                <w:rFonts w:ascii="Cambria" w:hAnsi="Cambria"/>
                <w:color w:val="414042"/>
              </w:rPr>
              <w:t>Vacancy rate (%)</w:t>
            </w:r>
          </w:p>
        </w:tc>
        <w:tc>
          <w:tcPr>
            <w:tcW w:w="1252" w:type="dxa"/>
            <w:tcBorders>
              <w:top w:val="single" w:sz="4" w:space="0" w:color="A7A8A7"/>
              <w:left w:val="single" w:sz="4" w:space="0" w:color="A7A8A7"/>
              <w:bottom w:val="single" w:sz="4" w:space="0" w:color="A7A8A7"/>
              <w:right w:val="single" w:sz="4" w:space="0" w:color="A7A8A7"/>
            </w:tcBorders>
            <w:shd w:val="clear" w:color="auto" w:fill="DADADA"/>
            <w:vAlign w:val="center"/>
          </w:tcPr>
          <w:p w14:paraId="4E45455F" w14:textId="77777777" w:rsidR="00875331" w:rsidRPr="004C6698" w:rsidRDefault="00875331" w:rsidP="000A3B05">
            <w:pPr>
              <w:jc w:val="center"/>
              <w:rPr>
                <w:rFonts w:ascii="Cambria" w:hAnsi="Cambria"/>
                <w:color w:val="414042"/>
              </w:rPr>
            </w:pPr>
          </w:p>
        </w:tc>
        <w:tc>
          <w:tcPr>
            <w:tcW w:w="1250" w:type="dxa"/>
            <w:tcBorders>
              <w:top w:val="single" w:sz="4" w:space="0" w:color="A7A8A7"/>
              <w:left w:val="single" w:sz="4" w:space="0" w:color="A7A8A7"/>
              <w:bottom w:val="single" w:sz="4" w:space="0" w:color="A7A8A7"/>
              <w:right w:val="single" w:sz="4" w:space="0" w:color="A7A8A7"/>
            </w:tcBorders>
            <w:shd w:val="clear" w:color="auto" w:fill="DADADA"/>
            <w:vAlign w:val="center"/>
          </w:tcPr>
          <w:p w14:paraId="5283294C" w14:textId="77777777" w:rsidR="00875331" w:rsidRPr="004C6698" w:rsidRDefault="00875331" w:rsidP="000A3B05">
            <w:pPr>
              <w:jc w:val="center"/>
              <w:rPr>
                <w:rFonts w:ascii="Cambria" w:hAnsi="Cambria"/>
                <w:color w:val="414042"/>
              </w:rPr>
            </w:pPr>
          </w:p>
        </w:tc>
        <w:tc>
          <w:tcPr>
            <w:tcW w:w="1250" w:type="dxa"/>
            <w:tcBorders>
              <w:top w:val="single" w:sz="4" w:space="0" w:color="A7A8A7"/>
              <w:left w:val="single" w:sz="4" w:space="0" w:color="A7A8A7"/>
              <w:bottom w:val="single" w:sz="4" w:space="0" w:color="A7A8A7"/>
              <w:right w:val="single" w:sz="4" w:space="0" w:color="A7A8A7"/>
            </w:tcBorders>
            <w:shd w:val="clear" w:color="auto" w:fill="DADADA"/>
            <w:vAlign w:val="center"/>
          </w:tcPr>
          <w:p w14:paraId="0CD43602" w14:textId="77777777" w:rsidR="00875331" w:rsidRPr="004C6698" w:rsidRDefault="00875331" w:rsidP="000A3B05">
            <w:pPr>
              <w:jc w:val="center"/>
              <w:rPr>
                <w:rFonts w:ascii="Cambria" w:hAnsi="Cambria"/>
                <w:color w:val="414042"/>
              </w:rPr>
            </w:pPr>
          </w:p>
        </w:tc>
        <w:tc>
          <w:tcPr>
            <w:tcW w:w="1250" w:type="dxa"/>
            <w:tcBorders>
              <w:top w:val="single" w:sz="4" w:space="0" w:color="A7A8A7"/>
              <w:left w:val="single" w:sz="4" w:space="0" w:color="A7A8A7"/>
              <w:bottom w:val="single" w:sz="4" w:space="0" w:color="A7A8A7"/>
              <w:right w:val="single" w:sz="4" w:space="0" w:color="A7A8A7"/>
            </w:tcBorders>
            <w:shd w:val="clear" w:color="auto" w:fill="DADADA"/>
            <w:vAlign w:val="center"/>
          </w:tcPr>
          <w:p w14:paraId="4428A5B2" w14:textId="77777777" w:rsidR="00875331" w:rsidRPr="004C6698" w:rsidRDefault="00875331" w:rsidP="000A3B05">
            <w:pPr>
              <w:jc w:val="center"/>
              <w:rPr>
                <w:rFonts w:ascii="Cambria" w:hAnsi="Cambria"/>
                <w:color w:val="414042"/>
              </w:rPr>
            </w:pPr>
          </w:p>
        </w:tc>
        <w:tc>
          <w:tcPr>
            <w:tcW w:w="1252" w:type="dxa"/>
            <w:tcBorders>
              <w:top w:val="single" w:sz="4" w:space="0" w:color="A7A8A7"/>
              <w:left w:val="single" w:sz="4" w:space="0" w:color="A7A8A7"/>
              <w:bottom w:val="single" w:sz="4" w:space="0" w:color="A7A8A7"/>
              <w:right w:val="single" w:sz="4" w:space="0" w:color="A7A8A7"/>
            </w:tcBorders>
            <w:shd w:val="clear" w:color="auto" w:fill="DADADA"/>
            <w:vAlign w:val="center"/>
          </w:tcPr>
          <w:p w14:paraId="666975A1" w14:textId="77777777" w:rsidR="00875331" w:rsidRPr="004C6698" w:rsidRDefault="00875331" w:rsidP="000A3B05">
            <w:pPr>
              <w:jc w:val="center"/>
              <w:rPr>
                <w:rFonts w:ascii="Cambria" w:hAnsi="Cambria"/>
                <w:color w:val="414042"/>
              </w:rPr>
            </w:pPr>
          </w:p>
        </w:tc>
      </w:tr>
      <w:tr w:rsidR="00875331" w:rsidRPr="004C6698" w14:paraId="2392F404" w14:textId="77777777" w:rsidTr="004C6698">
        <w:trPr>
          <w:trHeight w:hRule="exact" w:val="516"/>
        </w:trPr>
        <w:tc>
          <w:tcPr>
            <w:tcW w:w="3096" w:type="dxa"/>
            <w:tcBorders>
              <w:top w:val="single" w:sz="4" w:space="0" w:color="A7A8A7"/>
              <w:left w:val="single" w:sz="4" w:space="0" w:color="A7A8A7"/>
              <w:bottom w:val="single" w:sz="4" w:space="0" w:color="A7A8A7"/>
              <w:right w:val="single" w:sz="4" w:space="0" w:color="A7A8A7"/>
            </w:tcBorders>
            <w:vAlign w:val="center"/>
          </w:tcPr>
          <w:p w14:paraId="053C46E5" w14:textId="77777777" w:rsidR="00875331" w:rsidRPr="004C6698" w:rsidRDefault="00875331" w:rsidP="00F246CC">
            <w:pPr>
              <w:pStyle w:val="TableParagraph"/>
              <w:spacing w:before="0"/>
              <w:ind w:left="101" w:right="193"/>
              <w:rPr>
                <w:rFonts w:ascii="Cambria" w:hAnsi="Cambria"/>
                <w:color w:val="414042"/>
              </w:rPr>
            </w:pPr>
            <w:r w:rsidRPr="004C6698">
              <w:rPr>
                <w:rFonts w:ascii="Cambria" w:hAnsi="Cambria"/>
                <w:color w:val="414042"/>
              </w:rPr>
              <w:t>Vacancy &amp; collection loss ($)</w:t>
            </w:r>
          </w:p>
        </w:tc>
        <w:tc>
          <w:tcPr>
            <w:tcW w:w="1252" w:type="dxa"/>
            <w:tcBorders>
              <w:top w:val="single" w:sz="4" w:space="0" w:color="A7A8A7"/>
              <w:left w:val="single" w:sz="4" w:space="0" w:color="A7A8A7"/>
              <w:bottom w:val="single" w:sz="4" w:space="0" w:color="A7A8A7"/>
              <w:right w:val="single" w:sz="4" w:space="0" w:color="A7A8A7"/>
            </w:tcBorders>
            <w:vAlign w:val="center"/>
          </w:tcPr>
          <w:p w14:paraId="7478840C" w14:textId="77777777" w:rsidR="00875331" w:rsidRPr="004C6698" w:rsidRDefault="00875331" w:rsidP="000A3B05">
            <w:pPr>
              <w:jc w:val="center"/>
              <w:rPr>
                <w:rFonts w:ascii="Cambria" w:hAnsi="Cambria"/>
                <w:color w:val="414042"/>
              </w:rPr>
            </w:pPr>
          </w:p>
        </w:tc>
        <w:tc>
          <w:tcPr>
            <w:tcW w:w="1250" w:type="dxa"/>
            <w:tcBorders>
              <w:top w:val="single" w:sz="4" w:space="0" w:color="A7A8A7"/>
              <w:left w:val="single" w:sz="4" w:space="0" w:color="A7A8A7"/>
              <w:bottom w:val="single" w:sz="4" w:space="0" w:color="A7A8A7"/>
              <w:right w:val="single" w:sz="4" w:space="0" w:color="A7A8A7"/>
            </w:tcBorders>
            <w:vAlign w:val="center"/>
          </w:tcPr>
          <w:p w14:paraId="4E6EBDCA" w14:textId="77777777" w:rsidR="00875331" w:rsidRPr="004C6698" w:rsidRDefault="00875331" w:rsidP="000A3B05">
            <w:pPr>
              <w:jc w:val="center"/>
              <w:rPr>
                <w:rFonts w:ascii="Cambria" w:hAnsi="Cambria"/>
                <w:color w:val="414042"/>
              </w:rPr>
            </w:pPr>
          </w:p>
        </w:tc>
        <w:tc>
          <w:tcPr>
            <w:tcW w:w="1250" w:type="dxa"/>
            <w:tcBorders>
              <w:top w:val="single" w:sz="4" w:space="0" w:color="A7A8A7"/>
              <w:left w:val="single" w:sz="4" w:space="0" w:color="A7A8A7"/>
              <w:bottom w:val="single" w:sz="4" w:space="0" w:color="A7A8A7"/>
              <w:right w:val="single" w:sz="4" w:space="0" w:color="A7A8A7"/>
            </w:tcBorders>
            <w:vAlign w:val="center"/>
          </w:tcPr>
          <w:p w14:paraId="0973CAEC" w14:textId="77777777" w:rsidR="00875331" w:rsidRPr="004C6698" w:rsidRDefault="00875331" w:rsidP="000A3B05">
            <w:pPr>
              <w:jc w:val="center"/>
              <w:rPr>
                <w:rFonts w:ascii="Cambria" w:hAnsi="Cambria"/>
                <w:color w:val="414042"/>
              </w:rPr>
            </w:pPr>
          </w:p>
        </w:tc>
        <w:tc>
          <w:tcPr>
            <w:tcW w:w="1250" w:type="dxa"/>
            <w:tcBorders>
              <w:top w:val="single" w:sz="4" w:space="0" w:color="A7A8A7"/>
              <w:left w:val="single" w:sz="4" w:space="0" w:color="A7A8A7"/>
              <w:bottom w:val="single" w:sz="4" w:space="0" w:color="A7A8A7"/>
              <w:right w:val="single" w:sz="4" w:space="0" w:color="A7A8A7"/>
            </w:tcBorders>
            <w:vAlign w:val="center"/>
          </w:tcPr>
          <w:p w14:paraId="3A3C7FB9" w14:textId="77777777" w:rsidR="00875331" w:rsidRPr="004C6698" w:rsidRDefault="00875331" w:rsidP="000A3B05">
            <w:pPr>
              <w:jc w:val="center"/>
              <w:rPr>
                <w:rFonts w:ascii="Cambria" w:hAnsi="Cambria"/>
                <w:color w:val="414042"/>
              </w:rPr>
            </w:pPr>
          </w:p>
        </w:tc>
        <w:tc>
          <w:tcPr>
            <w:tcW w:w="1252" w:type="dxa"/>
            <w:tcBorders>
              <w:top w:val="single" w:sz="4" w:space="0" w:color="A7A8A7"/>
              <w:left w:val="single" w:sz="4" w:space="0" w:color="A7A8A7"/>
              <w:bottom w:val="single" w:sz="4" w:space="0" w:color="A7A8A7"/>
              <w:right w:val="single" w:sz="4" w:space="0" w:color="A7A8A7"/>
            </w:tcBorders>
            <w:vAlign w:val="center"/>
          </w:tcPr>
          <w:p w14:paraId="3DFCBAB1" w14:textId="77777777" w:rsidR="00875331" w:rsidRPr="004C6698" w:rsidRDefault="00875331" w:rsidP="000A3B05">
            <w:pPr>
              <w:jc w:val="center"/>
              <w:rPr>
                <w:rFonts w:ascii="Cambria" w:hAnsi="Cambria"/>
                <w:color w:val="414042"/>
              </w:rPr>
            </w:pPr>
          </w:p>
        </w:tc>
      </w:tr>
      <w:tr w:rsidR="00875331" w:rsidRPr="004C6698" w14:paraId="483F0970" w14:textId="77777777" w:rsidTr="004C6698">
        <w:trPr>
          <w:trHeight w:hRule="exact" w:val="516"/>
        </w:trPr>
        <w:tc>
          <w:tcPr>
            <w:tcW w:w="3096" w:type="dxa"/>
            <w:tcBorders>
              <w:top w:val="single" w:sz="4" w:space="0" w:color="A7A8A7"/>
              <w:left w:val="single" w:sz="4" w:space="0" w:color="A7A8A7"/>
              <w:bottom w:val="single" w:sz="4" w:space="0" w:color="A7A8A7"/>
              <w:right w:val="single" w:sz="4" w:space="0" w:color="A7A8A7"/>
            </w:tcBorders>
            <w:shd w:val="clear" w:color="auto" w:fill="DADADA"/>
            <w:vAlign w:val="center"/>
          </w:tcPr>
          <w:p w14:paraId="57A7FD84" w14:textId="187CD4D9" w:rsidR="00875331" w:rsidRPr="004C6698" w:rsidRDefault="00875331" w:rsidP="00F246CC">
            <w:pPr>
              <w:pStyle w:val="TableParagraph"/>
              <w:spacing w:before="0"/>
              <w:ind w:left="101" w:right="804"/>
              <w:rPr>
                <w:rFonts w:ascii="Cambria" w:hAnsi="Cambria"/>
                <w:color w:val="414042"/>
              </w:rPr>
            </w:pPr>
            <w:r w:rsidRPr="004C6698">
              <w:rPr>
                <w:rFonts w:ascii="Cambria" w:hAnsi="Cambria"/>
                <w:color w:val="414042"/>
              </w:rPr>
              <w:t xml:space="preserve">Downtime between </w:t>
            </w:r>
            <w:r w:rsidR="00F20836" w:rsidRPr="004C6698">
              <w:rPr>
                <w:rFonts w:ascii="Cambria" w:hAnsi="Cambria"/>
                <w:color w:val="414042"/>
              </w:rPr>
              <w:t>tenants/</w:t>
            </w:r>
            <w:r w:rsidRPr="004C6698">
              <w:rPr>
                <w:rFonts w:ascii="Cambria" w:hAnsi="Cambria"/>
                <w:color w:val="414042"/>
              </w:rPr>
              <w:t>residents (mos.)</w:t>
            </w:r>
          </w:p>
        </w:tc>
        <w:tc>
          <w:tcPr>
            <w:tcW w:w="1252" w:type="dxa"/>
            <w:tcBorders>
              <w:top w:val="single" w:sz="4" w:space="0" w:color="A7A8A7"/>
              <w:left w:val="single" w:sz="4" w:space="0" w:color="A7A8A7"/>
              <w:bottom w:val="single" w:sz="4" w:space="0" w:color="A7A8A7"/>
              <w:right w:val="single" w:sz="4" w:space="0" w:color="A7A8A7"/>
            </w:tcBorders>
            <w:shd w:val="clear" w:color="auto" w:fill="DADADA"/>
            <w:vAlign w:val="center"/>
          </w:tcPr>
          <w:p w14:paraId="62B59667" w14:textId="77777777" w:rsidR="00875331" w:rsidRPr="004C6698" w:rsidRDefault="00875331" w:rsidP="000A3B05">
            <w:pPr>
              <w:jc w:val="center"/>
              <w:rPr>
                <w:rFonts w:ascii="Cambria" w:hAnsi="Cambria"/>
                <w:color w:val="414042"/>
              </w:rPr>
            </w:pPr>
          </w:p>
        </w:tc>
        <w:tc>
          <w:tcPr>
            <w:tcW w:w="1250" w:type="dxa"/>
            <w:tcBorders>
              <w:top w:val="single" w:sz="4" w:space="0" w:color="A7A8A7"/>
              <w:left w:val="single" w:sz="4" w:space="0" w:color="A7A8A7"/>
              <w:bottom w:val="single" w:sz="4" w:space="0" w:color="A7A8A7"/>
              <w:right w:val="single" w:sz="4" w:space="0" w:color="A7A8A7"/>
            </w:tcBorders>
            <w:shd w:val="clear" w:color="auto" w:fill="DADADA"/>
            <w:vAlign w:val="center"/>
          </w:tcPr>
          <w:p w14:paraId="6B57EB5F" w14:textId="77777777" w:rsidR="00875331" w:rsidRPr="004C6698" w:rsidRDefault="00875331" w:rsidP="000A3B05">
            <w:pPr>
              <w:jc w:val="center"/>
              <w:rPr>
                <w:rFonts w:ascii="Cambria" w:hAnsi="Cambria"/>
                <w:color w:val="414042"/>
              </w:rPr>
            </w:pPr>
          </w:p>
        </w:tc>
        <w:tc>
          <w:tcPr>
            <w:tcW w:w="1250" w:type="dxa"/>
            <w:tcBorders>
              <w:top w:val="single" w:sz="4" w:space="0" w:color="A7A8A7"/>
              <w:left w:val="single" w:sz="4" w:space="0" w:color="A7A8A7"/>
              <w:bottom w:val="single" w:sz="4" w:space="0" w:color="A7A8A7"/>
              <w:right w:val="single" w:sz="4" w:space="0" w:color="A7A8A7"/>
            </w:tcBorders>
            <w:shd w:val="clear" w:color="auto" w:fill="DADADA"/>
            <w:vAlign w:val="center"/>
          </w:tcPr>
          <w:p w14:paraId="26ED8251" w14:textId="77777777" w:rsidR="00875331" w:rsidRPr="004C6698" w:rsidRDefault="00875331" w:rsidP="000A3B05">
            <w:pPr>
              <w:jc w:val="center"/>
              <w:rPr>
                <w:rFonts w:ascii="Cambria" w:hAnsi="Cambria"/>
                <w:color w:val="414042"/>
              </w:rPr>
            </w:pPr>
          </w:p>
        </w:tc>
        <w:tc>
          <w:tcPr>
            <w:tcW w:w="1250" w:type="dxa"/>
            <w:tcBorders>
              <w:top w:val="single" w:sz="4" w:space="0" w:color="A7A8A7"/>
              <w:left w:val="single" w:sz="4" w:space="0" w:color="A7A8A7"/>
              <w:bottom w:val="single" w:sz="4" w:space="0" w:color="A7A8A7"/>
              <w:right w:val="single" w:sz="4" w:space="0" w:color="A7A8A7"/>
            </w:tcBorders>
            <w:shd w:val="clear" w:color="auto" w:fill="DADADA"/>
            <w:vAlign w:val="center"/>
          </w:tcPr>
          <w:p w14:paraId="00AD18FF" w14:textId="77777777" w:rsidR="00875331" w:rsidRPr="004C6698" w:rsidRDefault="00875331" w:rsidP="000A3B05">
            <w:pPr>
              <w:jc w:val="center"/>
              <w:rPr>
                <w:rFonts w:ascii="Cambria" w:hAnsi="Cambria"/>
                <w:color w:val="414042"/>
              </w:rPr>
            </w:pPr>
          </w:p>
        </w:tc>
        <w:tc>
          <w:tcPr>
            <w:tcW w:w="1252" w:type="dxa"/>
            <w:tcBorders>
              <w:top w:val="single" w:sz="4" w:space="0" w:color="A7A8A7"/>
              <w:left w:val="single" w:sz="4" w:space="0" w:color="A7A8A7"/>
              <w:bottom w:val="single" w:sz="4" w:space="0" w:color="A7A8A7"/>
              <w:right w:val="single" w:sz="4" w:space="0" w:color="A7A8A7"/>
            </w:tcBorders>
            <w:shd w:val="clear" w:color="auto" w:fill="DADADA"/>
            <w:vAlign w:val="center"/>
          </w:tcPr>
          <w:p w14:paraId="0BA4B1A0" w14:textId="77777777" w:rsidR="00875331" w:rsidRPr="004C6698" w:rsidRDefault="00875331" w:rsidP="000A3B05">
            <w:pPr>
              <w:jc w:val="center"/>
              <w:rPr>
                <w:rFonts w:ascii="Cambria" w:hAnsi="Cambria"/>
                <w:color w:val="414042"/>
              </w:rPr>
            </w:pPr>
          </w:p>
        </w:tc>
      </w:tr>
      <w:tr w:rsidR="00875331" w:rsidRPr="004C6698" w14:paraId="644E1711" w14:textId="77777777" w:rsidTr="004C6698">
        <w:trPr>
          <w:trHeight w:hRule="exact" w:val="516"/>
        </w:trPr>
        <w:tc>
          <w:tcPr>
            <w:tcW w:w="3096" w:type="dxa"/>
            <w:tcBorders>
              <w:top w:val="single" w:sz="4" w:space="0" w:color="A7A8A7"/>
              <w:left w:val="single" w:sz="4" w:space="0" w:color="A7A8A7"/>
              <w:bottom w:val="single" w:sz="4" w:space="0" w:color="A7A8A7"/>
              <w:right w:val="single" w:sz="4" w:space="0" w:color="A7A8A7"/>
            </w:tcBorders>
            <w:vAlign w:val="center"/>
          </w:tcPr>
          <w:p w14:paraId="3559E983" w14:textId="0EF0199B" w:rsidR="00875331" w:rsidRPr="004C6698" w:rsidRDefault="00875331" w:rsidP="00F246CC">
            <w:pPr>
              <w:pStyle w:val="TableParagraph"/>
              <w:ind w:left="101" w:right="370"/>
              <w:rPr>
                <w:rFonts w:ascii="Cambria" w:hAnsi="Cambria"/>
                <w:color w:val="414042"/>
              </w:rPr>
            </w:pPr>
            <w:r w:rsidRPr="004C6698">
              <w:rPr>
                <w:rFonts w:ascii="Cambria" w:hAnsi="Cambria"/>
                <w:color w:val="414042"/>
              </w:rPr>
              <w:t xml:space="preserve">Renewal </w:t>
            </w:r>
            <w:r w:rsidR="008F6849">
              <w:rPr>
                <w:rFonts w:ascii="Cambria" w:hAnsi="Cambria"/>
                <w:color w:val="414042"/>
              </w:rPr>
              <w:t>rate</w:t>
            </w:r>
            <w:r w:rsidRPr="004C6698">
              <w:rPr>
                <w:rFonts w:ascii="Cambria" w:hAnsi="Cambria"/>
                <w:color w:val="414042"/>
              </w:rPr>
              <w:t xml:space="preserve"> (%)</w:t>
            </w:r>
          </w:p>
        </w:tc>
        <w:tc>
          <w:tcPr>
            <w:tcW w:w="1252" w:type="dxa"/>
            <w:tcBorders>
              <w:top w:val="single" w:sz="4" w:space="0" w:color="A7A8A7"/>
              <w:left w:val="single" w:sz="4" w:space="0" w:color="A7A8A7"/>
              <w:bottom w:val="single" w:sz="4" w:space="0" w:color="A7A8A7"/>
              <w:right w:val="single" w:sz="4" w:space="0" w:color="A7A8A7"/>
            </w:tcBorders>
            <w:vAlign w:val="center"/>
          </w:tcPr>
          <w:p w14:paraId="55602440" w14:textId="77777777" w:rsidR="00875331" w:rsidRPr="004C6698" w:rsidRDefault="00875331" w:rsidP="000A3B05">
            <w:pPr>
              <w:jc w:val="center"/>
              <w:rPr>
                <w:rFonts w:ascii="Cambria" w:hAnsi="Cambria"/>
                <w:color w:val="414042"/>
              </w:rPr>
            </w:pPr>
          </w:p>
        </w:tc>
        <w:tc>
          <w:tcPr>
            <w:tcW w:w="1250" w:type="dxa"/>
            <w:tcBorders>
              <w:top w:val="single" w:sz="4" w:space="0" w:color="A7A8A7"/>
              <w:left w:val="single" w:sz="4" w:space="0" w:color="A7A8A7"/>
              <w:bottom w:val="single" w:sz="4" w:space="0" w:color="A7A8A7"/>
              <w:right w:val="single" w:sz="4" w:space="0" w:color="A7A8A7"/>
            </w:tcBorders>
            <w:vAlign w:val="center"/>
          </w:tcPr>
          <w:p w14:paraId="645B8709" w14:textId="77777777" w:rsidR="00875331" w:rsidRPr="004C6698" w:rsidRDefault="00875331" w:rsidP="000A3B05">
            <w:pPr>
              <w:jc w:val="center"/>
              <w:rPr>
                <w:rFonts w:ascii="Cambria" w:hAnsi="Cambria"/>
                <w:color w:val="414042"/>
              </w:rPr>
            </w:pPr>
          </w:p>
        </w:tc>
        <w:tc>
          <w:tcPr>
            <w:tcW w:w="1250" w:type="dxa"/>
            <w:tcBorders>
              <w:top w:val="single" w:sz="4" w:space="0" w:color="A7A8A7"/>
              <w:left w:val="single" w:sz="4" w:space="0" w:color="A7A8A7"/>
              <w:bottom w:val="single" w:sz="4" w:space="0" w:color="A7A8A7"/>
              <w:right w:val="single" w:sz="4" w:space="0" w:color="A7A8A7"/>
            </w:tcBorders>
            <w:vAlign w:val="center"/>
          </w:tcPr>
          <w:p w14:paraId="265851AB" w14:textId="77777777" w:rsidR="00875331" w:rsidRPr="004C6698" w:rsidRDefault="00875331" w:rsidP="000A3B05">
            <w:pPr>
              <w:jc w:val="center"/>
              <w:rPr>
                <w:rFonts w:ascii="Cambria" w:hAnsi="Cambria"/>
                <w:color w:val="414042"/>
              </w:rPr>
            </w:pPr>
          </w:p>
        </w:tc>
        <w:tc>
          <w:tcPr>
            <w:tcW w:w="1250" w:type="dxa"/>
            <w:tcBorders>
              <w:top w:val="single" w:sz="4" w:space="0" w:color="A7A8A7"/>
              <w:left w:val="single" w:sz="4" w:space="0" w:color="A7A8A7"/>
              <w:bottom w:val="single" w:sz="4" w:space="0" w:color="A7A8A7"/>
              <w:right w:val="single" w:sz="4" w:space="0" w:color="A7A8A7"/>
            </w:tcBorders>
            <w:vAlign w:val="center"/>
          </w:tcPr>
          <w:p w14:paraId="2541C817" w14:textId="77777777" w:rsidR="00875331" w:rsidRPr="004C6698" w:rsidRDefault="00875331" w:rsidP="000A3B05">
            <w:pPr>
              <w:jc w:val="center"/>
              <w:rPr>
                <w:rFonts w:ascii="Cambria" w:hAnsi="Cambria"/>
                <w:color w:val="414042"/>
              </w:rPr>
            </w:pPr>
          </w:p>
        </w:tc>
        <w:tc>
          <w:tcPr>
            <w:tcW w:w="1252" w:type="dxa"/>
            <w:tcBorders>
              <w:top w:val="single" w:sz="4" w:space="0" w:color="A7A8A7"/>
              <w:left w:val="single" w:sz="4" w:space="0" w:color="A7A8A7"/>
              <w:bottom w:val="single" w:sz="4" w:space="0" w:color="A7A8A7"/>
              <w:right w:val="single" w:sz="4" w:space="0" w:color="A7A8A7"/>
            </w:tcBorders>
            <w:vAlign w:val="center"/>
          </w:tcPr>
          <w:p w14:paraId="67A5F252" w14:textId="77777777" w:rsidR="00875331" w:rsidRPr="004C6698" w:rsidRDefault="00875331" w:rsidP="000A3B05">
            <w:pPr>
              <w:jc w:val="center"/>
              <w:rPr>
                <w:rFonts w:ascii="Cambria" w:hAnsi="Cambria"/>
                <w:color w:val="414042"/>
              </w:rPr>
            </w:pPr>
          </w:p>
        </w:tc>
      </w:tr>
    </w:tbl>
    <w:p w14:paraId="69B36AF1" w14:textId="77777777" w:rsidR="00010012" w:rsidRPr="004C6698" w:rsidRDefault="00010012" w:rsidP="00010012">
      <w:pPr>
        <w:pStyle w:val="BodyText"/>
        <w:spacing w:before="100" w:beforeAutospacing="1" w:after="120"/>
        <w:ind w:left="0" w:right="1584" w:firstLine="0"/>
        <w:rPr>
          <w:rFonts w:ascii="Cambria" w:hAnsi="Cambria"/>
          <w:color w:val="414042"/>
        </w:rPr>
      </w:pPr>
    </w:p>
    <w:p w14:paraId="231A92F1" w14:textId="2C130230" w:rsidR="00010012" w:rsidRPr="004C6698" w:rsidRDefault="00010012" w:rsidP="00010012">
      <w:pPr>
        <w:pStyle w:val="BodyText"/>
        <w:spacing w:before="19"/>
        <w:ind w:left="0" w:firstLine="0"/>
        <w:rPr>
          <w:rFonts w:ascii="Cambria" w:hAnsi="Cambria"/>
          <w:color w:val="414042"/>
        </w:rPr>
      </w:pPr>
      <w:r w:rsidRPr="004C6698">
        <w:rPr>
          <w:rFonts w:ascii="Cambria" w:hAnsi="Cambria"/>
          <w:color w:val="B31983"/>
        </w:rPr>
        <w:t>Alternative documentation</w:t>
      </w:r>
      <w:r w:rsidRPr="004C6698">
        <w:rPr>
          <w:rFonts w:ascii="Cambria" w:hAnsi="Cambria"/>
          <w:color w:val="B31983"/>
        </w:rPr>
        <w:br/>
      </w:r>
      <w:r w:rsidRPr="004C6698">
        <w:rPr>
          <w:rFonts w:ascii="Cambria" w:hAnsi="Cambria"/>
          <w:color w:val="414042"/>
        </w:rPr>
        <w:t>Instead</w:t>
      </w:r>
      <w:r w:rsidRPr="004C6698">
        <w:rPr>
          <w:rFonts w:ascii="Cambria" w:hAnsi="Cambria"/>
          <w:color w:val="414042"/>
          <w:spacing w:val="-5"/>
        </w:rPr>
        <w:t xml:space="preserve"> </w:t>
      </w:r>
      <w:r w:rsidRPr="004C6698">
        <w:rPr>
          <w:rFonts w:ascii="Cambria" w:hAnsi="Cambria"/>
          <w:color w:val="414042"/>
        </w:rPr>
        <w:t>of</w:t>
      </w:r>
      <w:r w:rsidRPr="004C6698">
        <w:rPr>
          <w:rFonts w:ascii="Cambria" w:hAnsi="Cambria"/>
          <w:color w:val="414042"/>
          <w:spacing w:val="-5"/>
        </w:rPr>
        <w:t xml:space="preserve"> </w:t>
      </w:r>
      <w:r w:rsidRPr="004C6698">
        <w:rPr>
          <w:rFonts w:ascii="Cambria" w:hAnsi="Cambria"/>
          <w:color w:val="414042"/>
        </w:rPr>
        <w:t>this</w:t>
      </w:r>
      <w:r w:rsidRPr="004C6698">
        <w:rPr>
          <w:rFonts w:ascii="Cambria" w:hAnsi="Cambria"/>
          <w:color w:val="414042"/>
          <w:spacing w:val="-5"/>
        </w:rPr>
        <w:t xml:space="preserve"> </w:t>
      </w:r>
      <w:r w:rsidRPr="004C6698">
        <w:rPr>
          <w:rFonts w:ascii="Cambria" w:hAnsi="Cambria"/>
          <w:color w:val="414042"/>
        </w:rPr>
        <w:t>form,</w:t>
      </w:r>
      <w:r w:rsidRPr="004C6698">
        <w:rPr>
          <w:rFonts w:ascii="Cambria" w:hAnsi="Cambria"/>
          <w:color w:val="414042"/>
          <w:spacing w:val="-5"/>
        </w:rPr>
        <w:t xml:space="preserve"> </w:t>
      </w:r>
      <w:r w:rsidRPr="004C6698">
        <w:rPr>
          <w:rFonts w:ascii="Cambria" w:hAnsi="Cambria"/>
          <w:color w:val="414042"/>
        </w:rPr>
        <w:t>you</w:t>
      </w:r>
      <w:r w:rsidRPr="004C6698">
        <w:rPr>
          <w:rFonts w:ascii="Cambria" w:hAnsi="Cambria"/>
          <w:color w:val="414042"/>
          <w:spacing w:val="-5"/>
        </w:rPr>
        <w:t xml:space="preserve"> </w:t>
      </w:r>
      <w:r w:rsidRPr="004C6698">
        <w:rPr>
          <w:rFonts w:ascii="Cambria" w:hAnsi="Cambria"/>
          <w:color w:val="414042"/>
        </w:rPr>
        <w:t>may</w:t>
      </w:r>
      <w:r w:rsidRPr="004C6698">
        <w:rPr>
          <w:rFonts w:ascii="Cambria" w:hAnsi="Cambria"/>
          <w:color w:val="414042"/>
          <w:spacing w:val="-4"/>
        </w:rPr>
        <w:t xml:space="preserve"> </w:t>
      </w:r>
      <w:r w:rsidRPr="004C6698">
        <w:rPr>
          <w:rFonts w:ascii="Cambria" w:hAnsi="Cambria"/>
          <w:color w:val="414042"/>
        </w:rPr>
        <w:t>submit</w:t>
      </w:r>
      <w:r w:rsidRPr="004C6698">
        <w:rPr>
          <w:rFonts w:ascii="Cambria" w:hAnsi="Cambria"/>
          <w:color w:val="414042"/>
          <w:spacing w:val="-5"/>
        </w:rPr>
        <w:t xml:space="preserve"> </w:t>
      </w:r>
      <w:r w:rsidRPr="004C6698">
        <w:rPr>
          <w:rFonts w:ascii="Cambria" w:hAnsi="Cambria"/>
          <w:color w:val="414042"/>
        </w:rPr>
        <w:t>the</w:t>
      </w:r>
      <w:r w:rsidRPr="004C6698">
        <w:rPr>
          <w:rFonts w:ascii="Cambria" w:hAnsi="Cambria"/>
          <w:color w:val="414042"/>
          <w:spacing w:val="-5"/>
        </w:rPr>
        <w:t xml:space="preserve"> </w:t>
      </w:r>
      <w:r w:rsidRPr="004C6698">
        <w:rPr>
          <w:rFonts w:ascii="Cambria" w:hAnsi="Cambria"/>
          <w:color w:val="414042"/>
        </w:rPr>
        <w:t>following</w:t>
      </w:r>
      <w:r w:rsidRPr="004C6698">
        <w:rPr>
          <w:rFonts w:ascii="Cambria" w:hAnsi="Cambria"/>
          <w:color w:val="414042"/>
          <w:spacing w:val="-6"/>
        </w:rPr>
        <w:t xml:space="preserve"> </w:t>
      </w:r>
      <w:r w:rsidRPr="004C6698">
        <w:rPr>
          <w:rFonts w:ascii="Cambria" w:hAnsi="Cambria"/>
          <w:color w:val="414042"/>
        </w:rPr>
        <w:t>to</w:t>
      </w:r>
      <w:r w:rsidRPr="004C6698">
        <w:rPr>
          <w:rFonts w:ascii="Cambria" w:hAnsi="Cambria"/>
          <w:color w:val="414042"/>
          <w:spacing w:val="-5"/>
        </w:rPr>
        <w:t xml:space="preserve"> </w:t>
      </w:r>
      <w:r w:rsidRPr="004C6698">
        <w:rPr>
          <w:rFonts w:ascii="Cambria" w:hAnsi="Cambria"/>
          <w:color w:val="414042"/>
        </w:rPr>
        <w:t>IREM:</w:t>
      </w:r>
    </w:p>
    <w:p w14:paraId="7484086F" w14:textId="77777777" w:rsidR="00875331" w:rsidRPr="00875331" w:rsidRDefault="00875331" w:rsidP="00875331">
      <w:pPr>
        <w:numPr>
          <w:ilvl w:val="0"/>
          <w:numId w:val="5"/>
        </w:numPr>
        <w:rPr>
          <w:rFonts w:ascii="Zilla Slab Light" w:eastAsia="Arial" w:hAnsi="Zilla Slab Light"/>
          <w:color w:val="414042"/>
        </w:rPr>
      </w:pPr>
      <w:r w:rsidRPr="004C6698">
        <w:rPr>
          <w:rFonts w:ascii="Cambria" w:eastAsia="Arial" w:hAnsi="Cambria"/>
          <w:color w:val="414042"/>
        </w:rPr>
        <w:t>Commitment</w:t>
      </w:r>
      <w:r w:rsidRPr="00875331">
        <w:rPr>
          <w:rFonts w:ascii="Zilla Slab Light" w:eastAsia="Arial" w:hAnsi="Zilla Slab Light"/>
          <w:color w:val="414042"/>
        </w:rPr>
        <w:t xml:space="preserve"> </w:t>
      </w:r>
      <w:r w:rsidRPr="008F6849">
        <w:rPr>
          <w:rFonts w:ascii="Cambria" w:eastAsia="Arial" w:hAnsi="Cambria"/>
          <w:color w:val="414042"/>
        </w:rPr>
        <w:t>memo</w:t>
      </w:r>
    </w:p>
    <w:sectPr w:rsidR="00875331" w:rsidRPr="00875331" w:rsidSect="005D4FFF">
      <w:headerReference w:type="default" r:id="rId7"/>
      <w:footerReference w:type="default" r:id="rId8"/>
      <w:headerReference w:type="first" r:id="rId9"/>
      <w:footerReference w:type="first" r:id="rId10"/>
      <w:pgSz w:w="12240" w:h="15840"/>
      <w:pgMar w:top="1440" w:right="1080" w:bottom="144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CA121A" w14:textId="77777777" w:rsidR="007A3961" w:rsidRDefault="007A3961" w:rsidP="005D4FFF">
      <w:r>
        <w:separator/>
      </w:r>
    </w:p>
  </w:endnote>
  <w:endnote w:type="continuationSeparator" w:id="0">
    <w:p w14:paraId="56DE0E2D" w14:textId="77777777" w:rsidR="007A3961" w:rsidRDefault="007A3961" w:rsidP="005D4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illa Slab Light">
    <w:panose1 w:val="00000000000000000000"/>
    <w:charset w:val="00"/>
    <w:family w:val="auto"/>
    <w:pitch w:val="variable"/>
    <w:sig w:usb0="A00000FF" w:usb1="5001E47B" w:usb2="00000000" w:usb3="00000000" w:csb0="0000009B" w:csb1="00000000"/>
  </w:font>
  <w:font w:name="Zilla Slab">
    <w:panose1 w:val="00000000000000000000"/>
    <w:charset w:val="00"/>
    <w:family w:val="auto"/>
    <w:pitch w:val="variable"/>
    <w:sig w:usb0="A00000FF" w:usb1="5001E47B" w:usb2="00000000" w:usb3="00000000" w:csb0="0000009B"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CC795" w14:textId="77777777" w:rsidR="002738C7" w:rsidRPr="004C6698" w:rsidRDefault="002738C7">
    <w:pPr>
      <w:pStyle w:val="Footer"/>
      <w:jc w:val="right"/>
      <w:rPr>
        <w:rFonts w:ascii="Cambria" w:hAnsi="Cambria"/>
        <w:color w:val="414042"/>
        <w:sz w:val="18"/>
        <w:szCs w:val="18"/>
      </w:rPr>
    </w:pPr>
    <w:r w:rsidRPr="004C6698">
      <w:rPr>
        <w:rFonts w:ascii="Cambria" w:hAnsi="Cambria"/>
        <w:color w:val="414042"/>
        <w:sz w:val="18"/>
        <w:szCs w:val="18"/>
      </w:rPr>
      <w:fldChar w:fldCharType="begin"/>
    </w:r>
    <w:r w:rsidRPr="004C6698">
      <w:rPr>
        <w:rFonts w:ascii="Cambria" w:hAnsi="Cambria"/>
        <w:color w:val="414042"/>
        <w:sz w:val="18"/>
        <w:szCs w:val="18"/>
      </w:rPr>
      <w:instrText xml:space="preserve"> PAGE   \* MERGEFORMAT </w:instrText>
    </w:r>
    <w:r w:rsidRPr="004C6698">
      <w:rPr>
        <w:rFonts w:ascii="Cambria" w:hAnsi="Cambria"/>
        <w:color w:val="414042"/>
        <w:sz w:val="18"/>
        <w:szCs w:val="18"/>
      </w:rPr>
      <w:fldChar w:fldCharType="separate"/>
    </w:r>
    <w:r w:rsidRPr="004C6698">
      <w:rPr>
        <w:rFonts w:ascii="Cambria" w:hAnsi="Cambria"/>
        <w:noProof/>
        <w:color w:val="414042"/>
        <w:sz w:val="18"/>
        <w:szCs w:val="18"/>
      </w:rPr>
      <w:t>2</w:t>
    </w:r>
    <w:r w:rsidRPr="004C6698">
      <w:rPr>
        <w:rFonts w:ascii="Cambria" w:hAnsi="Cambria"/>
        <w:noProof/>
        <w:color w:val="414042"/>
        <w:sz w:val="18"/>
        <w:szCs w:val="18"/>
      </w:rPr>
      <w:fldChar w:fldCharType="end"/>
    </w:r>
  </w:p>
  <w:p w14:paraId="20B1602B" w14:textId="77777777" w:rsidR="004B3519" w:rsidRDefault="004B35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D6208" w14:textId="77777777" w:rsidR="002738C7" w:rsidRPr="004C6698" w:rsidRDefault="002738C7">
    <w:pPr>
      <w:pStyle w:val="Footer"/>
      <w:jc w:val="right"/>
      <w:rPr>
        <w:rFonts w:ascii="Cambria" w:hAnsi="Cambria"/>
        <w:color w:val="414042"/>
        <w:sz w:val="18"/>
        <w:szCs w:val="18"/>
      </w:rPr>
    </w:pPr>
    <w:r w:rsidRPr="004C6698">
      <w:rPr>
        <w:rFonts w:ascii="Cambria" w:hAnsi="Cambria"/>
        <w:color w:val="414042"/>
        <w:sz w:val="18"/>
        <w:szCs w:val="18"/>
      </w:rPr>
      <w:fldChar w:fldCharType="begin"/>
    </w:r>
    <w:r w:rsidRPr="004C6698">
      <w:rPr>
        <w:rFonts w:ascii="Cambria" w:hAnsi="Cambria"/>
        <w:color w:val="414042"/>
        <w:sz w:val="18"/>
        <w:szCs w:val="18"/>
      </w:rPr>
      <w:instrText xml:space="preserve"> PAGE   \* MERGEFORMAT </w:instrText>
    </w:r>
    <w:r w:rsidRPr="004C6698">
      <w:rPr>
        <w:rFonts w:ascii="Cambria" w:hAnsi="Cambria"/>
        <w:color w:val="414042"/>
        <w:sz w:val="18"/>
        <w:szCs w:val="18"/>
      </w:rPr>
      <w:fldChar w:fldCharType="separate"/>
    </w:r>
    <w:r w:rsidRPr="004C6698">
      <w:rPr>
        <w:rFonts w:ascii="Cambria" w:hAnsi="Cambria"/>
        <w:noProof/>
        <w:color w:val="414042"/>
        <w:sz w:val="18"/>
        <w:szCs w:val="18"/>
      </w:rPr>
      <w:t>2</w:t>
    </w:r>
    <w:r w:rsidRPr="004C6698">
      <w:rPr>
        <w:rFonts w:ascii="Cambria" w:hAnsi="Cambria"/>
        <w:noProof/>
        <w:color w:val="414042"/>
        <w:sz w:val="18"/>
        <w:szCs w:val="18"/>
      </w:rPr>
      <w:fldChar w:fldCharType="end"/>
    </w:r>
  </w:p>
  <w:p w14:paraId="0AD69092" w14:textId="04B9315D" w:rsidR="004B3519" w:rsidRPr="004C6698" w:rsidRDefault="008F6849">
    <w:pPr>
      <w:pStyle w:val="Footer"/>
      <w:rPr>
        <w:rFonts w:ascii="Cambria" w:hAnsi="Cambria"/>
        <w:color w:val="414042"/>
        <w:sz w:val="18"/>
        <w:szCs w:val="18"/>
      </w:rPr>
    </w:pPr>
    <w:r>
      <w:rPr>
        <w:rFonts w:ascii="Cambria" w:hAnsi="Cambria"/>
        <w:color w:val="414042"/>
        <w:sz w:val="18"/>
        <w:szCs w:val="18"/>
      </w:rPr>
      <w:t>v</w:t>
    </w:r>
    <w:r w:rsidR="002738C7" w:rsidRPr="004C6698">
      <w:rPr>
        <w:rFonts w:ascii="Cambria" w:hAnsi="Cambria"/>
        <w:color w:val="414042"/>
        <w:sz w:val="18"/>
        <w:szCs w:val="18"/>
      </w:rPr>
      <w:t xml:space="preserve">2018.1 (updated </w:t>
    </w:r>
    <w:r>
      <w:rPr>
        <w:rFonts w:ascii="Cambria" w:hAnsi="Cambria"/>
        <w:color w:val="414042"/>
        <w:sz w:val="18"/>
        <w:szCs w:val="18"/>
      </w:rPr>
      <w:t>4</w:t>
    </w:r>
    <w:r w:rsidR="002738C7" w:rsidRPr="004C6698">
      <w:rPr>
        <w:rFonts w:ascii="Cambria" w:hAnsi="Cambria"/>
        <w:color w:val="414042"/>
        <w:sz w:val="18"/>
        <w:szCs w:val="18"/>
      </w:rPr>
      <w:t>/2021)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D4D555" w14:textId="77777777" w:rsidR="007A3961" w:rsidRDefault="007A3961" w:rsidP="005D4FFF">
      <w:r>
        <w:separator/>
      </w:r>
    </w:p>
  </w:footnote>
  <w:footnote w:type="continuationSeparator" w:id="0">
    <w:p w14:paraId="48A4B299" w14:textId="77777777" w:rsidR="007A3961" w:rsidRDefault="007A3961" w:rsidP="005D4F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5E588" w14:textId="77777777" w:rsidR="005D4FFF" w:rsidRDefault="005D4FFF">
    <w:pPr>
      <w:pStyle w:val="Header"/>
    </w:pPr>
  </w:p>
  <w:p w14:paraId="1B835A44" w14:textId="77777777" w:rsidR="005D4FFF" w:rsidRDefault="005D4F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8B5C9" w14:textId="53CAB36F" w:rsidR="005D4FFF" w:rsidRDefault="00EC010B">
    <w:pPr>
      <w:pStyle w:val="Header"/>
    </w:pPr>
    <w:r>
      <w:rPr>
        <w:noProof/>
      </w:rPr>
      <w:drawing>
        <wp:anchor distT="0" distB="0" distL="114300" distR="114300" simplePos="0" relativeHeight="251657728" behindDoc="0" locked="0" layoutInCell="1" allowOverlap="1" wp14:anchorId="55461599" wp14:editId="3625661A">
          <wp:simplePos x="0" y="0"/>
          <wp:positionH relativeFrom="margin">
            <wp:posOffset>0</wp:posOffset>
          </wp:positionH>
          <wp:positionV relativeFrom="paragraph">
            <wp:posOffset>180975</wp:posOffset>
          </wp:positionV>
          <wp:extent cx="2745740" cy="826135"/>
          <wp:effectExtent l="0" t="0" r="0" b="0"/>
          <wp:wrapSquare wrapText="bothSides"/>
          <wp:docPr id="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45740" cy="82613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4F610A"/>
    <w:multiLevelType w:val="multilevel"/>
    <w:tmpl w:val="FCBC5F6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2F7141F9"/>
    <w:multiLevelType w:val="hybridMultilevel"/>
    <w:tmpl w:val="ED9E779C"/>
    <w:lvl w:ilvl="0" w:tplc="04090001">
      <w:start w:val="1"/>
      <w:numFmt w:val="bullet"/>
      <w:lvlText w:val=""/>
      <w:lvlJc w:val="left"/>
      <w:pPr>
        <w:ind w:left="720" w:hanging="360"/>
      </w:pPr>
      <w:rPr>
        <w:rFonts w:ascii="Symbol" w:hAnsi="Symbol" w:hint="default"/>
      </w:rPr>
    </w:lvl>
    <w:lvl w:ilvl="1" w:tplc="235AB74C">
      <w:start w:val="1"/>
      <w:numFmt w:val="bullet"/>
      <w:lvlText w:val="-"/>
      <w:lvlJc w:val="left"/>
      <w:pPr>
        <w:ind w:left="1440" w:hanging="360"/>
      </w:pPr>
      <w:rPr>
        <w:rFonts w:ascii="Courier New" w:hAnsi="Courier New" w:hint="default"/>
        <w:w w:val="99"/>
        <w:sz w:val="22"/>
        <w:szCs w:val="2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411AB3"/>
    <w:multiLevelType w:val="multilevel"/>
    <w:tmpl w:val="0F323E88"/>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5A604FAA"/>
    <w:multiLevelType w:val="hybridMultilevel"/>
    <w:tmpl w:val="CD5029D2"/>
    <w:lvl w:ilvl="0" w:tplc="2DEAD58E">
      <w:start w:val="1"/>
      <w:numFmt w:val="decimal"/>
      <w:lvlText w:val="%1."/>
      <w:lvlJc w:val="left"/>
      <w:pPr>
        <w:ind w:left="720" w:hanging="360"/>
      </w:pPr>
      <w:rPr>
        <w:rFonts w:ascii="Zilla Slab Light" w:hAnsi="Zilla Slab Light" w:hint="default"/>
        <w:color w:val="414042"/>
        <w:sz w:val="22"/>
      </w:rPr>
    </w:lvl>
    <w:lvl w:ilvl="1" w:tplc="A6348ED6">
      <w:start w:val="1"/>
      <w:numFmt w:val="bullet"/>
      <w:lvlText w:val=""/>
      <w:lvlJc w:val="left"/>
      <w:pPr>
        <w:ind w:left="1440" w:hanging="360"/>
      </w:pPr>
      <w:rPr>
        <w:rFonts w:ascii="Symbol" w:hAnsi="Symbol" w:hint="default"/>
        <w:color w:val="414042"/>
        <w:w w:val="99"/>
        <w:sz w:val="22"/>
        <w:szCs w:val="2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175086"/>
    <w:multiLevelType w:val="multilevel"/>
    <w:tmpl w:val="FCBC5F6A"/>
    <w:lvl w:ilvl="0">
      <w:start w:val="1"/>
      <w:numFmt w:val="decimal"/>
      <w:lvlText w:val="%1."/>
      <w:lvlJc w:val="left"/>
      <w:pPr>
        <w:ind w:left="360" w:hanging="360"/>
      </w:pPr>
      <w:rPr>
        <w:rFonts w:hint="default"/>
        <w:color w:val="414042"/>
        <w:sz w:val="22"/>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
  </w:num>
  <w:num w:numId="2">
    <w:abstractNumId w:val="0"/>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5331"/>
    <w:rsid w:val="00010012"/>
    <w:rsid w:val="00086140"/>
    <w:rsid w:val="000A3B05"/>
    <w:rsid w:val="000C6757"/>
    <w:rsid w:val="0015073B"/>
    <w:rsid w:val="002738C7"/>
    <w:rsid w:val="002E3F06"/>
    <w:rsid w:val="00312EA1"/>
    <w:rsid w:val="00454F53"/>
    <w:rsid w:val="004B3519"/>
    <w:rsid w:val="004C6698"/>
    <w:rsid w:val="0050005D"/>
    <w:rsid w:val="00532CEE"/>
    <w:rsid w:val="005D374E"/>
    <w:rsid w:val="005D4FFF"/>
    <w:rsid w:val="005E5EE1"/>
    <w:rsid w:val="007024ED"/>
    <w:rsid w:val="007A3961"/>
    <w:rsid w:val="008515D2"/>
    <w:rsid w:val="00875331"/>
    <w:rsid w:val="008F4D93"/>
    <w:rsid w:val="008F6849"/>
    <w:rsid w:val="009742CA"/>
    <w:rsid w:val="0098066C"/>
    <w:rsid w:val="00991AC9"/>
    <w:rsid w:val="009C24C6"/>
    <w:rsid w:val="00A05C24"/>
    <w:rsid w:val="00A97EDC"/>
    <w:rsid w:val="00AA1BA9"/>
    <w:rsid w:val="00B247AF"/>
    <w:rsid w:val="00B47019"/>
    <w:rsid w:val="00C30B4C"/>
    <w:rsid w:val="00CB3286"/>
    <w:rsid w:val="00D824C6"/>
    <w:rsid w:val="00E46DEF"/>
    <w:rsid w:val="00E65FE5"/>
    <w:rsid w:val="00EC010B"/>
    <w:rsid w:val="00EF2E5A"/>
    <w:rsid w:val="00F20836"/>
    <w:rsid w:val="00F246CC"/>
    <w:rsid w:val="00F46D1F"/>
    <w:rsid w:val="00F65211"/>
    <w:rsid w:val="00FF49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1BF041"/>
  <w15:chartTrackingRefBased/>
  <w15:docId w15:val="{AB617DAA-3085-424C-B3FA-1A07DA977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Zilla Slab" w:eastAsia="Calibri" w:hAnsi="Zilla Slab"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0012"/>
    <w:pPr>
      <w:widowControl w:val="0"/>
    </w:pPr>
    <w:rPr>
      <w:rFonts w:ascii="Calibri" w:hAnsi="Calibri" w:cs="Times New Roman"/>
      <w:bCs/>
      <w:sz w:val="22"/>
      <w:szCs w:val="22"/>
    </w:rPr>
  </w:style>
  <w:style w:type="paragraph" w:styleId="Heading1">
    <w:name w:val="heading 1"/>
    <w:basedOn w:val="Normal"/>
    <w:next w:val="Normal"/>
    <w:link w:val="Heading1Char"/>
    <w:uiPriority w:val="9"/>
    <w:qFormat/>
    <w:rsid w:val="007024ED"/>
    <w:pPr>
      <w:keepNext/>
      <w:keepLines/>
      <w:spacing w:before="240"/>
      <w:outlineLvl w:val="0"/>
    </w:pPr>
    <w:rPr>
      <w:rFonts w:eastAsia="Times New Roman"/>
      <w:color w:val="B31983"/>
      <w:sz w:val="32"/>
      <w:szCs w:val="32"/>
    </w:rPr>
  </w:style>
  <w:style w:type="paragraph" w:styleId="Heading2">
    <w:name w:val="heading 2"/>
    <w:basedOn w:val="Normal"/>
    <w:next w:val="Normal"/>
    <w:link w:val="Heading2Char"/>
    <w:uiPriority w:val="9"/>
    <w:unhideWhenUsed/>
    <w:qFormat/>
    <w:rsid w:val="007024ED"/>
    <w:pPr>
      <w:keepNext/>
      <w:keepLines/>
      <w:spacing w:before="40"/>
      <w:outlineLvl w:val="1"/>
    </w:pPr>
    <w:rPr>
      <w:rFonts w:eastAsia="Times New Roman"/>
      <w:color w:val="434E7E"/>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024ED"/>
    <w:rPr>
      <w:rFonts w:ascii="Zilla Slab" w:eastAsia="Times New Roman" w:hAnsi="Zilla Slab" w:cs="Times New Roman"/>
      <w:color w:val="B31983"/>
      <w:sz w:val="32"/>
      <w:szCs w:val="32"/>
    </w:rPr>
  </w:style>
  <w:style w:type="character" w:customStyle="1" w:styleId="Heading2Char">
    <w:name w:val="Heading 2 Char"/>
    <w:link w:val="Heading2"/>
    <w:uiPriority w:val="9"/>
    <w:rsid w:val="007024ED"/>
    <w:rPr>
      <w:rFonts w:ascii="Zilla Slab" w:eastAsia="Times New Roman" w:hAnsi="Zilla Slab" w:cs="Times New Roman"/>
      <w:color w:val="434E7E"/>
      <w:sz w:val="26"/>
      <w:szCs w:val="26"/>
    </w:rPr>
  </w:style>
  <w:style w:type="paragraph" w:styleId="Title">
    <w:name w:val="Title"/>
    <w:basedOn w:val="Normal"/>
    <w:next w:val="Normal"/>
    <w:link w:val="TitleChar"/>
    <w:uiPriority w:val="10"/>
    <w:qFormat/>
    <w:rsid w:val="007024ED"/>
    <w:pPr>
      <w:contextualSpacing/>
    </w:pPr>
    <w:rPr>
      <w:rFonts w:eastAsia="Times New Roman"/>
      <w:spacing w:val="-10"/>
      <w:kern w:val="28"/>
      <w:sz w:val="44"/>
      <w:szCs w:val="56"/>
    </w:rPr>
  </w:style>
  <w:style w:type="character" w:customStyle="1" w:styleId="TitleChar">
    <w:name w:val="Title Char"/>
    <w:link w:val="Title"/>
    <w:uiPriority w:val="10"/>
    <w:rsid w:val="007024ED"/>
    <w:rPr>
      <w:rFonts w:ascii="Zilla Slab" w:eastAsia="Times New Roman" w:hAnsi="Zilla Slab" w:cs="Times New Roman"/>
      <w:spacing w:val="-10"/>
      <w:kern w:val="28"/>
      <w:sz w:val="44"/>
      <w:szCs w:val="56"/>
    </w:rPr>
  </w:style>
  <w:style w:type="paragraph" w:styleId="Header">
    <w:name w:val="header"/>
    <w:basedOn w:val="Normal"/>
    <w:link w:val="HeaderChar"/>
    <w:uiPriority w:val="99"/>
    <w:unhideWhenUsed/>
    <w:rsid w:val="005D4FFF"/>
    <w:pPr>
      <w:tabs>
        <w:tab w:val="center" w:pos="4680"/>
        <w:tab w:val="right" w:pos="9360"/>
      </w:tabs>
    </w:pPr>
  </w:style>
  <w:style w:type="character" w:customStyle="1" w:styleId="HeaderChar">
    <w:name w:val="Header Char"/>
    <w:basedOn w:val="DefaultParagraphFont"/>
    <w:link w:val="Header"/>
    <w:uiPriority w:val="99"/>
    <w:rsid w:val="005D4FFF"/>
  </w:style>
  <w:style w:type="paragraph" w:styleId="Footer">
    <w:name w:val="footer"/>
    <w:basedOn w:val="Normal"/>
    <w:link w:val="FooterChar"/>
    <w:uiPriority w:val="99"/>
    <w:unhideWhenUsed/>
    <w:rsid w:val="005D4FFF"/>
    <w:pPr>
      <w:tabs>
        <w:tab w:val="center" w:pos="4680"/>
        <w:tab w:val="right" w:pos="9360"/>
      </w:tabs>
    </w:pPr>
  </w:style>
  <w:style w:type="character" w:customStyle="1" w:styleId="FooterChar">
    <w:name w:val="Footer Char"/>
    <w:basedOn w:val="DefaultParagraphFont"/>
    <w:link w:val="Footer"/>
    <w:uiPriority w:val="99"/>
    <w:rsid w:val="005D4FFF"/>
  </w:style>
  <w:style w:type="paragraph" w:styleId="BalloonText">
    <w:name w:val="Balloon Text"/>
    <w:basedOn w:val="Normal"/>
    <w:link w:val="BalloonTextChar"/>
    <w:uiPriority w:val="99"/>
    <w:semiHidden/>
    <w:unhideWhenUsed/>
    <w:rsid w:val="005D4FFF"/>
    <w:rPr>
      <w:rFonts w:ascii="Segoe UI" w:hAnsi="Segoe UI" w:cs="Segoe UI"/>
      <w:sz w:val="18"/>
      <w:szCs w:val="18"/>
    </w:rPr>
  </w:style>
  <w:style w:type="character" w:customStyle="1" w:styleId="BalloonTextChar">
    <w:name w:val="Balloon Text Char"/>
    <w:link w:val="BalloonText"/>
    <w:uiPriority w:val="99"/>
    <w:semiHidden/>
    <w:rsid w:val="005D4FFF"/>
    <w:rPr>
      <w:rFonts w:ascii="Segoe UI" w:hAnsi="Segoe UI" w:cs="Segoe UI"/>
      <w:sz w:val="18"/>
      <w:szCs w:val="18"/>
    </w:rPr>
  </w:style>
  <w:style w:type="paragraph" w:styleId="ListParagraph">
    <w:name w:val="List Paragraph"/>
    <w:basedOn w:val="Normal"/>
    <w:uiPriority w:val="1"/>
    <w:qFormat/>
    <w:rsid w:val="00AA1BA9"/>
    <w:pPr>
      <w:ind w:left="720"/>
      <w:contextualSpacing/>
    </w:pPr>
  </w:style>
  <w:style w:type="paragraph" w:styleId="BodyText">
    <w:name w:val="Body Text"/>
    <w:basedOn w:val="Normal"/>
    <w:link w:val="BodyTextChar"/>
    <w:uiPriority w:val="1"/>
    <w:qFormat/>
    <w:rsid w:val="00AA1BA9"/>
    <w:pPr>
      <w:ind w:left="839" w:hanging="360"/>
    </w:pPr>
    <w:rPr>
      <w:rFonts w:ascii="Arial" w:eastAsia="Arial" w:hAnsi="Arial"/>
    </w:rPr>
  </w:style>
  <w:style w:type="character" w:customStyle="1" w:styleId="BodyTextChar">
    <w:name w:val="Body Text Char"/>
    <w:link w:val="BodyText"/>
    <w:uiPriority w:val="1"/>
    <w:rsid w:val="00AA1BA9"/>
    <w:rPr>
      <w:rFonts w:ascii="Arial" w:eastAsia="Arial" w:hAnsi="Arial" w:cs="Times New Roman"/>
      <w:bCs/>
      <w:color w:val="auto"/>
      <w:sz w:val="22"/>
      <w:szCs w:val="22"/>
    </w:rPr>
  </w:style>
  <w:style w:type="paragraph" w:customStyle="1" w:styleId="TableParagraph">
    <w:name w:val="Table Paragraph"/>
    <w:basedOn w:val="Normal"/>
    <w:uiPriority w:val="1"/>
    <w:qFormat/>
    <w:rsid w:val="00875331"/>
    <w:pPr>
      <w:autoSpaceDE w:val="0"/>
      <w:autoSpaceDN w:val="0"/>
      <w:spacing w:before="123"/>
      <w:ind w:left="391"/>
    </w:pPr>
    <w:rPr>
      <w:rFonts w:ascii="Arial" w:eastAsia="Arial" w:hAnsi="Arial" w:cs="Arial"/>
      <w:b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smukowski\OneDrive%20-%20irem.org\Documents\Custom%20Office%20Templates\Julie's%20CSP%20template%201.12.202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Julie's CSP template 1.12.2021.dotx</Template>
  <TotalTime>27</TotalTime>
  <Pages>2</Pages>
  <Words>172</Words>
  <Characters>984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 Smukowski</dc:creator>
  <cp:keywords/>
  <dc:description/>
  <cp:lastModifiedBy>Todd Feist</cp:lastModifiedBy>
  <cp:revision>10</cp:revision>
  <dcterms:created xsi:type="dcterms:W3CDTF">2021-02-19T16:27:00Z</dcterms:created>
  <dcterms:modified xsi:type="dcterms:W3CDTF">2021-08-10T20:29:00Z</dcterms:modified>
</cp:coreProperties>
</file>